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584" w:rsidRPr="00B355F4" w:rsidRDefault="00A67584" w:rsidP="00A67584">
      <w:pPr>
        <w:tabs>
          <w:tab w:val="left" w:pos="4820"/>
        </w:tabs>
        <w:spacing w:line="240" w:lineRule="auto"/>
        <w:ind w:firstLine="5387"/>
        <w:jc w:val="both"/>
        <w:rPr>
          <w:rFonts w:ascii="Times New Roman" w:hAnsi="Times New Roman"/>
          <w:sz w:val="28"/>
          <w:szCs w:val="28"/>
          <w:lang w:val="kk-KZ"/>
        </w:rPr>
      </w:pPr>
      <w:bookmarkStart w:id="0" w:name="_Toc348969517"/>
      <w:r>
        <w:rPr>
          <w:rFonts w:ascii="Times New Roman" w:hAnsi="Times New Roman"/>
          <w:sz w:val="28"/>
          <w:szCs w:val="28"/>
          <w:lang w:val="kk-KZ"/>
        </w:rPr>
        <w:t>Приложение 68</w:t>
      </w:r>
    </w:p>
    <w:p w:rsidR="00A67584" w:rsidRPr="00B355F4" w:rsidRDefault="00A67584" w:rsidP="00A67584">
      <w:pPr>
        <w:tabs>
          <w:tab w:val="left" w:pos="4820"/>
        </w:tabs>
        <w:spacing w:line="240" w:lineRule="auto"/>
        <w:ind w:firstLine="5387"/>
        <w:jc w:val="both"/>
        <w:rPr>
          <w:rFonts w:ascii="Times New Roman" w:hAnsi="Times New Roman"/>
          <w:sz w:val="28"/>
          <w:szCs w:val="28"/>
          <w:lang w:val="kk-KZ"/>
        </w:rPr>
      </w:pPr>
      <w:r w:rsidRPr="00B355F4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A67584" w:rsidRPr="00B355F4" w:rsidRDefault="00A67584" w:rsidP="00A67584">
      <w:pPr>
        <w:tabs>
          <w:tab w:val="left" w:pos="4820"/>
        </w:tabs>
        <w:spacing w:line="240" w:lineRule="auto"/>
        <w:ind w:firstLine="5387"/>
        <w:jc w:val="both"/>
        <w:rPr>
          <w:rFonts w:ascii="Times New Roman" w:hAnsi="Times New Roman"/>
          <w:sz w:val="28"/>
          <w:szCs w:val="28"/>
          <w:lang w:val="kk-KZ"/>
        </w:rPr>
      </w:pPr>
      <w:r w:rsidRPr="00B355F4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A67584" w:rsidRPr="00A67584" w:rsidRDefault="00073B45" w:rsidP="00A67584">
      <w:pPr>
        <w:tabs>
          <w:tab w:val="left" w:pos="4820"/>
        </w:tabs>
        <w:spacing w:line="240" w:lineRule="auto"/>
        <w:ind w:firstLine="538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от 20</w:t>
      </w:r>
      <w:bookmarkStart w:id="1" w:name="_GoBack"/>
      <w:bookmarkEnd w:id="1"/>
      <w:r w:rsidR="001E124B" w:rsidRPr="001E124B">
        <w:rPr>
          <w:rFonts w:ascii="Times New Roman" w:hAnsi="Times New Roman"/>
          <w:sz w:val="28"/>
          <w:szCs w:val="28"/>
          <w:lang w:val="kk-KZ"/>
        </w:rPr>
        <w:t xml:space="preserve"> сентября 2018 года № 469</w:t>
      </w:r>
    </w:p>
    <w:p w:rsidR="00A67584" w:rsidRPr="00A67584" w:rsidRDefault="00A67584" w:rsidP="00A67584">
      <w:pPr>
        <w:tabs>
          <w:tab w:val="left" w:pos="4820"/>
        </w:tabs>
        <w:spacing w:line="240" w:lineRule="auto"/>
        <w:ind w:firstLine="538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67584" w:rsidRPr="00B355F4" w:rsidRDefault="00A67584" w:rsidP="00A67584">
      <w:pPr>
        <w:tabs>
          <w:tab w:val="left" w:pos="4820"/>
        </w:tabs>
        <w:spacing w:line="240" w:lineRule="auto"/>
        <w:ind w:firstLine="538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Приложение 508</w:t>
      </w:r>
    </w:p>
    <w:p w:rsidR="00A67584" w:rsidRPr="00B355F4" w:rsidRDefault="00A67584" w:rsidP="00A67584">
      <w:pPr>
        <w:tabs>
          <w:tab w:val="left" w:pos="4820"/>
        </w:tabs>
        <w:spacing w:line="240" w:lineRule="auto"/>
        <w:ind w:firstLine="5387"/>
        <w:jc w:val="both"/>
        <w:rPr>
          <w:rFonts w:ascii="Times New Roman" w:hAnsi="Times New Roman"/>
          <w:sz w:val="28"/>
          <w:szCs w:val="28"/>
          <w:lang w:val="kk-KZ"/>
        </w:rPr>
      </w:pPr>
      <w:r w:rsidRPr="00B355F4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A67584" w:rsidRPr="00B355F4" w:rsidRDefault="00A67584" w:rsidP="00A67584">
      <w:pPr>
        <w:tabs>
          <w:tab w:val="left" w:pos="4820"/>
        </w:tabs>
        <w:spacing w:line="240" w:lineRule="auto"/>
        <w:ind w:firstLine="5387"/>
        <w:jc w:val="both"/>
        <w:rPr>
          <w:rFonts w:ascii="Times New Roman" w:hAnsi="Times New Roman"/>
          <w:sz w:val="28"/>
          <w:szCs w:val="28"/>
          <w:lang w:val="kk-KZ"/>
        </w:rPr>
      </w:pPr>
      <w:r w:rsidRPr="00B355F4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A67584" w:rsidRPr="00B355F4" w:rsidRDefault="00A67584" w:rsidP="00A67584">
      <w:pPr>
        <w:tabs>
          <w:tab w:val="left" w:pos="4820"/>
        </w:tabs>
        <w:spacing w:line="240" w:lineRule="auto"/>
        <w:ind w:firstLine="5387"/>
        <w:jc w:val="both"/>
        <w:rPr>
          <w:rFonts w:ascii="Times New Roman" w:hAnsi="Times New Roman"/>
          <w:sz w:val="28"/>
          <w:szCs w:val="28"/>
          <w:lang w:val="kk-KZ"/>
        </w:rPr>
      </w:pPr>
      <w:r w:rsidRPr="00B355F4">
        <w:rPr>
          <w:rFonts w:ascii="Times New Roman" w:hAnsi="Times New Roman"/>
          <w:sz w:val="28"/>
          <w:szCs w:val="28"/>
          <w:lang w:val="kk-KZ"/>
        </w:rPr>
        <w:t>от 3 апреля 2013 года № 115</w:t>
      </w:r>
    </w:p>
    <w:p w:rsidR="002957A1" w:rsidRPr="00970015" w:rsidRDefault="002957A1" w:rsidP="00A67584">
      <w:pPr>
        <w:tabs>
          <w:tab w:val="left" w:pos="4820"/>
        </w:tabs>
        <w:spacing w:line="240" w:lineRule="auto"/>
        <w:ind w:firstLine="538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57A1" w:rsidRPr="00970015" w:rsidRDefault="002957A1" w:rsidP="00451282">
      <w:pPr>
        <w:tabs>
          <w:tab w:val="left" w:pos="4820"/>
        </w:tabs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2957A1" w:rsidRPr="00451282" w:rsidRDefault="002957A1" w:rsidP="00451282">
      <w:pPr>
        <w:tabs>
          <w:tab w:val="left" w:pos="4820"/>
        </w:tabs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451282">
        <w:rPr>
          <w:rFonts w:ascii="Times New Roman" w:hAnsi="Times New Roman"/>
          <w:sz w:val="28"/>
          <w:szCs w:val="28"/>
          <w:lang w:val="kk-KZ"/>
        </w:rPr>
        <w:t>Типовая учебная программа по учебному предмету</w:t>
      </w:r>
    </w:p>
    <w:p w:rsidR="002957A1" w:rsidRPr="00451282" w:rsidRDefault="002957A1" w:rsidP="008A1B3E">
      <w:pPr>
        <w:tabs>
          <w:tab w:val="left" w:pos="4820"/>
        </w:tabs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451282">
        <w:rPr>
          <w:rFonts w:ascii="Times New Roman" w:hAnsi="Times New Roman"/>
          <w:sz w:val="28"/>
          <w:szCs w:val="28"/>
          <w:lang w:val="kk-KZ"/>
        </w:rPr>
        <w:t xml:space="preserve">«Информатика» для </w:t>
      </w:r>
      <w:r w:rsidRPr="00451282">
        <w:rPr>
          <w:rFonts w:ascii="Times New Roman" w:hAnsi="Times New Roman"/>
          <w:bCs/>
          <w:sz w:val="28"/>
          <w:szCs w:val="28"/>
          <w:lang w:val="ru-RU"/>
        </w:rPr>
        <w:t>обучающихся с тяжелыми нарушениями речи</w:t>
      </w:r>
      <w:r w:rsidR="008A1B3E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451282">
        <w:rPr>
          <w:rFonts w:ascii="Times New Roman" w:hAnsi="Times New Roman"/>
          <w:sz w:val="28"/>
          <w:szCs w:val="28"/>
          <w:lang w:val="kk-KZ"/>
        </w:rPr>
        <w:t>5-10</w:t>
      </w:r>
      <w:r w:rsidRPr="00451282">
        <w:rPr>
          <w:rFonts w:ascii="Times New Roman" w:hAnsi="Times New Roman"/>
          <w:sz w:val="28"/>
          <w:szCs w:val="28"/>
          <w:lang w:val="ru-RU"/>
        </w:rPr>
        <w:t xml:space="preserve"> классов уровня </w:t>
      </w:r>
      <w:r w:rsidRPr="00451282">
        <w:rPr>
          <w:rFonts w:ascii="Times New Roman" w:hAnsi="Times New Roman"/>
          <w:sz w:val="28"/>
          <w:szCs w:val="28"/>
          <w:lang w:val="kk-KZ"/>
        </w:rPr>
        <w:t>основного среднего</w:t>
      </w:r>
      <w:r w:rsidR="006F772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51282">
        <w:rPr>
          <w:rFonts w:ascii="Times New Roman" w:hAnsi="Times New Roman"/>
          <w:sz w:val="28"/>
          <w:szCs w:val="28"/>
          <w:lang w:val="ru-RU"/>
        </w:rPr>
        <w:t>образования</w:t>
      </w:r>
      <w:r w:rsidR="008A1B3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1282">
        <w:rPr>
          <w:rFonts w:ascii="Times New Roman" w:hAnsi="Times New Roman"/>
          <w:sz w:val="28"/>
          <w:szCs w:val="28"/>
          <w:lang w:val="ru-RU"/>
        </w:rPr>
        <w:t>по обновленному содержанию</w:t>
      </w:r>
    </w:p>
    <w:p w:rsidR="002957A1" w:rsidRPr="00451282" w:rsidRDefault="002957A1" w:rsidP="00451282">
      <w:pPr>
        <w:tabs>
          <w:tab w:val="left" w:pos="567"/>
        </w:tabs>
        <w:spacing w:line="240" w:lineRule="auto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6F7728" w:rsidRDefault="006F7728" w:rsidP="00451282">
      <w:pPr>
        <w:pStyle w:val="aff0"/>
        <w:tabs>
          <w:tab w:val="left" w:pos="426"/>
          <w:tab w:val="left" w:pos="567"/>
          <w:tab w:val="left" w:pos="709"/>
        </w:tabs>
        <w:spacing w:before="0" w:after="0"/>
        <w:jc w:val="center"/>
        <w:rPr>
          <w:noProof/>
          <w:szCs w:val="28"/>
        </w:rPr>
      </w:pPr>
    </w:p>
    <w:p w:rsidR="002957A1" w:rsidRPr="00451282" w:rsidRDefault="002957A1" w:rsidP="00451282">
      <w:pPr>
        <w:pStyle w:val="aff0"/>
        <w:tabs>
          <w:tab w:val="left" w:pos="426"/>
          <w:tab w:val="left" w:pos="567"/>
          <w:tab w:val="left" w:pos="709"/>
        </w:tabs>
        <w:spacing w:before="0" w:after="0"/>
        <w:jc w:val="center"/>
        <w:rPr>
          <w:noProof/>
          <w:szCs w:val="28"/>
        </w:rPr>
      </w:pPr>
      <w:r w:rsidRPr="00451282">
        <w:rPr>
          <w:noProof/>
          <w:szCs w:val="28"/>
        </w:rPr>
        <w:t>Глава 1. Общие положения</w:t>
      </w:r>
    </w:p>
    <w:p w:rsidR="002957A1" w:rsidRPr="00970015" w:rsidRDefault="002957A1" w:rsidP="00451282">
      <w:pPr>
        <w:pStyle w:val="aff0"/>
        <w:tabs>
          <w:tab w:val="left" w:pos="426"/>
          <w:tab w:val="left" w:pos="567"/>
          <w:tab w:val="left" w:pos="709"/>
        </w:tabs>
        <w:spacing w:before="0" w:after="0"/>
        <w:jc w:val="center"/>
        <w:rPr>
          <w:noProof/>
          <w:szCs w:val="28"/>
        </w:rPr>
      </w:pPr>
    </w:p>
    <w:p w:rsidR="008A1B3E" w:rsidRPr="00E02427" w:rsidRDefault="002957A1" w:rsidP="008A1B3E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A1B3E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8A1B3E" w:rsidRPr="008A1B3E">
        <w:rPr>
          <w:rFonts w:ascii="Times New Roman" w:hAnsi="Times New Roman" w:cs="Times New Roman"/>
          <w:color w:val="auto"/>
          <w:sz w:val="28"/>
          <w:szCs w:val="28"/>
          <w:lang w:val="kk-KZ"/>
        </w:rPr>
        <w:t>Типовая учебная</w:t>
      </w:r>
      <w:r w:rsidR="008A1B3E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программа по учебному предмету «</w:t>
      </w:r>
      <w:r w:rsidR="008A1B3E">
        <w:rPr>
          <w:rFonts w:ascii="Times New Roman" w:hAnsi="Times New Roman" w:cs="Times New Roman"/>
          <w:color w:val="auto"/>
          <w:sz w:val="28"/>
          <w:szCs w:val="28"/>
          <w:lang w:val="kk-KZ"/>
        </w:rPr>
        <w:t>Информатика</w:t>
      </w:r>
      <w:r w:rsidR="008A1B3E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>» для о</w:t>
      </w:r>
      <w:r w:rsidR="008A1B3E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бучающихся </w:t>
      </w:r>
      <w:r w:rsidR="008A1B3E" w:rsidRPr="00C26986">
        <w:rPr>
          <w:rFonts w:ascii="Times New Roman" w:hAnsi="Times New Roman"/>
          <w:sz w:val="28"/>
          <w:szCs w:val="28"/>
          <w:lang w:val="kk-KZ"/>
        </w:rPr>
        <w:t xml:space="preserve">с </w:t>
      </w:r>
      <w:r w:rsidR="008A1B3E">
        <w:rPr>
          <w:rFonts w:ascii="Times New Roman" w:hAnsi="Times New Roman"/>
          <w:sz w:val="28"/>
          <w:szCs w:val="28"/>
          <w:lang w:val="kk-KZ"/>
        </w:rPr>
        <w:t>тяжелыми нарушениями речи</w:t>
      </w:r>
      <w:r w:rsidR="008A1B3E" w:rsidRPr="00C2698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A1B3E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5-10 классов уровня основного среднего образования по обновленному содержанию (далее – Программа) </w:t>
      </w:r>
      <w:r w:rsidR="008A1B3E" w:rsidRPr="00E02427">
        <w:rPr>
          <w:rFonts w:ascii="Times New Roman" w:hAnsi="Times New Roman" w:cs="Times New Roman"/>
          <w:sz w:val="28"/>
          <w:szCs w:val="28"/>
          <w:lang w:val="ru-RU"/>
        </w:rPr>
        <w:t>разработана в соответствии с подпунктом 6) статьи 5 Закона Республики Казахстан от 27 июля 2007 года</w:t>
      </w:r>
      <w:r w:rsidR="008A1B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A1B3E" w:rsidRPr="00E02427">
        <w:rPr>
          <w:rFonts w:ascii="Times New Roman" w:hAnsi="Times New Roman" w:cs="Times New Roman"/>
          <w:sz w:val="28"/>
          <w:szCs w:val="28"/>
          <w:lang w:val="kk-KZ"/>
        </w:rPr>
        <w:t>«Об образовании».</w:t>
      </w:r>
    </w:p>
    <w:p w:rsidR="002957A1" w:rsidRPr="00C6001D" w:rsidRDefault="002957A1" w:rsidP="00BF2496">
      <w:pPr>
        <w:pStyle w:val="ac"/>
        <w:rPr>
          <w:strike w:val="0"/>
        </w:rPr>
      </w:pPr>
      <w:r w:rsidRPr="00C6001D">
        <w:rPr>
          <w:strike w:val="0"/>
        </w:rPr>
        <w:t>2. Целью изучения учебного предмета «Информатика» является обеспечение обучающихся с тяжелыми нарушениями речи базовыми знаниями, умениями и навыками работы с современными информационными технологиями для их эффективного использования.</w:t>
      </w:r>
    </w:p>
    <w:p w:rsidR="002957A1" w:rsidRPr="00C6001D" w:rsidRDefault="004E1797" w:rsidP="00BF2496">
      <w:pPr>
        <w:pStyle w:val="ac"/>
        <w:rPr>
          <w:strike w:val="0"/>
        </w:rPr>
      </w:pPr>
      <w:r w:rsidRPr="00C6001D">
        <w:rPr>
          <w:strike w:val="0"/>
        </w:rPr>
        <w:t>3</w:t>
      </w:r>
      <w:r w:rsidR="002957A1" w:rsidRPr="00C6001D">
        <w:rPr>
          <w:strike w:val="0"/>
        </w:rPr>
        <w:t xml:space="preserve">. </w:t>
      </w:r>
      <w:r w:rsidRPr="00C6001D">
        <w:rPr>
          <w:strike w:val="0"/>
        </w:rPr>
        <w:t>З</w:t>
      </w:r>
      <w:r w:rsidR="002957A1" w:rsidRPr="00C6001D">
        <w:rPr>
          <w:strike w:val="0"/>
        </w:rPr>
        <w:t>адач</w:t>
      </w:r>
      <w:r w:rsidRPr="00C6001D">
        <w:rPr>
          <w:strike w:val="0"/>
        </w:rPr>
        <w:t>и</w:t>
      </w:r>
      <w:r w:rsidR="002957A1" w:rsidRPr="00C6001D">
        <w:rPr>
          <w:strike w:val="0"/>
        </w:rPr>
        <w:t>:</w:t>
      </w:r>
    </w:p>
    <w:p w:rsidR="002957A1" w:rsidRPr="00C6001D" w:rsidRDefault="002957A1" w:rsidP="00BF2496">
      <w:pPr>
        <w:pStyle w:val="ac"/>
        <w:rPr>
          <w:strike w:val="0"/>
        </w:rPr>
      </w:pPr>
      <w:r w:rsidRPr="00C6001D">
        <w:rPr>
          <w:strike w:val="0"/>
        </w:rPr>
        <w:t>1) формирование понимания роли информационных процессов в обществе, технических возможностей и перспектив использования информационных технологий в различных сферах человеческой деятельности;</w:t>
      </w:r>
    </w:p>
    <w:p w:rsidR="002957A1" w:rsidRPr="00C6001D" w:rsidRDefault="002957A1" w:rsidP="00BF2496">
      <w:pPr>
        <w:pStyle w:val="ac"/>
        <w:rPr>
          <w:strike w:val="0"/>
        </w:rPr>
      </w:pPr>
      <w:r w:rsidRPr="00C6001D">
        <w:rPr>
          <w:strike w:val="0"/>
        </w:rPr>
        <w:t xml:space="preserve">2) развитие умений эффективно использовать информационные технологии в повседневной жизни, в учебе и трудовой деятельности, </w:t>
      </w:r>
      <w:r w:rsidR="004E1797" w:rsidRPr="00C6001D">
        <w:rPr>
          <w:strike w:val="0"/>
        </w:rPr>
        <w:t>выработка</w:t>
      </w:r>
      <w:r w:rsidRPr="00C6001D">
        <w:rPr>
          <w:strike w:val="0"/>
        </w:rPr>
        <w:t xml:space="preserve"> стабильных навыков получения и обработки ориентированной на личностные запросы информации;</w:t>
      </w:r>
    </w:p>
    <w:p w:rsidR="002957A1" w:rsidRPr="00C6001D" w:rsidRDefault="002957A1" w:rsidP="00BF2496">
      <w:pPr>
        <w:pStyle w:val="ac"/>
        <w:rPr>
          <w:strike w:val="0"/>
        </w:rPr>
      </w:pPr>
      <w:r w:rsidRPr="00C6001D">
        <w:rPr>
          <w:strike w:val="0"/>
        </w:rPr>
        <w:t>3) усвоение базовых принципов работы компьютеров для анализа системы, разработки решения, формирования программного приложения и оценки своей продукции;</w:t>
      </w:r>
    </w:p>
    <w:p w:rsidR="002957A1" w:rsidRPr="00C6001D" w:rsidRDefault="002957A1" w:rsidP="00BF2496">
      <w:pPr>
        <w:pStyle w:val="ac"/>
        <w:rPr>
          <w:strike w:val="0"/>
        </w:rPr>
      </w:pPr>
      <w:r w:rsidRPr="00C6001D">
        <w:rPr>
          <w:strike w:val="0"/>
        </w:rPr>
        <w:t>4) развитие логического, алгоритмического, вычислительного мышления, включающего способность к обобщению и аналогии, разложению задачи на составные части и выделению общих закономерностей, нахождению эффективных и рациональных способов решения поставленных задач;</w:t>
      </w:r>
    </w:p>
    <w:p w:rsidR="002957A1" w:rsidRPr="00C6001D" w:rsidRDefault="00F06436" w:rsidP="00BF2496">
      <w:pPr>
        <w:pStyle w:val="ac"/>
        <w:rPr>
          <w:strike w:val="0"/>
        </w:rPr>
      </w:pPr>
      <w:r w:rsidRPr="00C6001D">
        <w:rPr>
          <w:strike w:val="0"/>
        </w:rPr>
        <w:t>5)</w:t>
      </w:r>
      <w:r w:rsidR="006F7728" w:rsidRPr="00C6001D">
        <w:rPr>
          <w:strike w:val="0"/>
        </w:rPr>
        <w:t> </w:t>
      </w:r>
      <w:r w:rsidR="002957A1" w:rsidRPr="00C6001D">
        <w:rPr>
          <w:strike w:val="0"/>
        </w:rPr>
        <w:t xml:space="preserve">формирование информационной культуры – соблюдение </w:t>
      </w:r>
      <w:r w:rsidR="002957A1" w:rsidRPr="00C6001D">
        <w:rPr>
          <w:strike w:val="0"/>
        </w:rPr>
        <w:lastRenderedPageBreak/>
        <w:t>общепринятых правил, учет интересов личности и всего казахстанского общества.</w:t>
      </w:r>
    </w:p>
    <w:p w:rsidR="002957A1" w:rsidRPr="00C6001D" w:rsidRDefault="004E1797" w:rsidP="00BF2496">
      <w:pPr>
        <w:pStyle w:val="ac"/>
        <w:rPr>
          <w:strike w:val="0"/>
        </w:rPr>
      </w:pPr>
      <w:r w:rsidRPr="00C6001D">
        <w:rPr>
          <w:strike w:val="0"/>
        </w:rPr>
        <w:t>4</w:t>
      </w:r>
      <w:r w:rsidR="002957A1" w:rsidRPr="00C6001D">
        <w:rPr>
          <w:strike w:val="0"/>
        </w:rPr>
        <w:t xml:space="preserve">. </w:t>
      </w:r>
      <w:r w:rsidRPr="00C6001D">
        <w:rPr>
          <w:strike w:val="0"/>
          <w:lang w:eastAsia="ru-RU"/>
        </w:rPr>
        <w:t>К</w:t>
      </w:r>
      <w:r w:rsidRPr="00C6001D">
        <w:rPr>
          <w:strike w:val="0"/>
        </w:rPr>
        <w:t>оррекционные задачи</w:t>
      </w:r>
      <w:r w:rsidR="002957A1" w:rsidRPr="00C6001D">
        <w:rPr>
          <w:strike w:val="0"/>
        </w:rPr>
        <w:t>:</w:t>
      </w:r>
    </w:p>
    <w:p w:rsidR="002957A1" w:rsidRPr="00C6001D" w:rsidRDefault="002957A1" w:rsidP="00BF2496">
      <w:pPr>
        <w:pStyle w:val="ac"/>
        <w:rPr>
          <w:strike w:val="0"/>
        </w:rPr>
      </w:pPr>
      <w:r w:rsidRPr="00C6001D">
        <w:rPr>
          <w:strike w:val="0"/>
        </w:rPr>
        <w:t>1) обогащение понятийного аппарата по предмет</w:t>
      </w:r>
      <w:r w:rsidR="00C63329">
        <w:rPr>
          <w:strike w:val="0"/>
        </w:rPr>
        <w:t xml:space="preserve">у и овладение обучающимися с </w:t>
      </w:r>
      <w:r w:rsidR="00C63329">
        <w:rPr>
          <w:strike w:val="0"/>
          <w:lang w:val="ru-RU"/>
        </w:rPr>
        <w:t>тяжелыми нарушениями речи</w:t>
      </w:r>
      <w:r w:rsidRPr="00C6001D">
        <w:rPr>
          <w:strike w:val="0"/>
        </w:rPr>
        <w:t xml:space="preserve"> академическим языком, формирование умений оценивать и выбирать языковые средства с точки зрения информативности, нормативности, соответствия ситуации общения;</w:t>
      </w:r>
    </w:p>
    <w:p w:rsidR="002957A1" w:rsidRPr="00C6001D" w:rsidRDefault="002957A1" w:rsidP="00BF2496">
      <w:pPr>
        <w:pStyle w:val="ac"/>
        <w:rPr>
          <w:strike w:val="0"/>
        </w:rPr>
      </w:pPr>
      <w:r w:rsidRPr="00C6001D">
        <w:rPr>
          <w:strike w:val="0"/>
        </w:rPr>
        <w:t xml:space="preserve">2) коррекция и развитие всех сенсорных систем  обучающихся с </w:t>
      </w:r>
      <w:r w:rsidR="00C63329">
        <w:rPr>
          <w:strike w:val="0"/>
          <w:lang w:val="ru-RU"/>
        </w:rPr>
        <w:t>тяжелыми нарушениями речи</w:t>
      </w:r>
      <w:r w:rsidR="00C63329" w:rsidRPr="00C6001D">
        <w:rPr>
          <w:strike w:val="0"/>
        </w:rPr>
        <w:t xml:space="preserve"> </w:t>
      </w:r>
      <w:r w:rsidRPr="00C6001D">
        <w:rPr>
          <w:strike w:val="0"/>
        </w:rPr>
        <w:t>через использование мультимедийных технологий;</w:t>
      </w:r>
    </w:p>
    <w:p w:rsidR="002957A1" w:rsidRPr="00C6001D" w:rsidRDefault="002957A1" w:rsidP="00BF2496">
      <w:pPr>
        <w:pStyle w:val="ac"/>
        <w:rPr>
          <w:strike w:val="0"/>
        </w:rPr>
      </w:pPr>
      <w:r w:rsidRPr="00C6001D">
        <w:rPr>
          <w:strike w:val="0"/>
        </w:rPr>
        <w:t>3) совершенствование коммуникативных качеств речи о</w:t>
      </w:r>
      <w:r w:rsidR="00F06436" w:rsidRPr="00C6001D">
        <w:rPr>
          <w:strike w:val="0"/>
        </w:rPr>
        <w:t xml:space="preserve">бучающихся с </w:t>
      </w:r>
      <w:r w:rsidR="00C63329" w:rsidRPr="00C63329">
        <w:rPr>
          <w:strike w:val="0"/>
          <w:lang w:val="ru-RU"/>
        </w:rPr>
        <w:t>тяжелыми нарушениями речи</w:t>
      </w:r>
      <w:r w:rsidR="00F06436" w:rsidRPr="00C6001D">
        <w:rPr>
          <w:strike w:val="0"/>
        </w:rPr>
        <w:t xml:space="preserve">, </w:t>
      </w:r>
      <w:r w:rsidRPr="00C6001D">
        <w:rPr>
          <w:strike w:val="0"/>
        </w:rPr>
        <w:t>коммуникативных навыков;</w:t>
      </w:r>
    </w:p>
    <w:p w:rsidR="002957A1" w:rsidRPr="00C6001D" w:rsidRDefault="002957A1" w:rsidP="00BF2496">
      <w:pPr>
        <w:pStyle w:val="ac"/>
        <w:rPr>
          <w:strike w:val="0"/>
        </w:rPr>
      </w:pPr>
      <w:r w:rsidRPr="00C6001D">
        <w:rPr>
          <w:strike w:val="0"/>
        </w:rPr>
        <w:t>4) развитие двигательной сферы;</w:t>
      </w:r>
    </w:p>
    <w:p w:rsidR="002957A1" w:rsidRPr="00C6001D" w:rsidRDefault="002957A1" w:rsidP="00BF2496">
      <w:pPr>
        <w:pStyle w:val="ac"/>
        <w:rPr>
          <w:strike w:val="0"/>
        </w:rPr>
      </w:pPr>
      <w:r w:rsidRPr="00C6001D">
        <w:rPr>
          <w:strike w:val="0"/>
        </w:rPr>
        <w:t xml:space="preserve">5) социализация обучающихся с </w:t>
      </w:r>
      <w:r w:rsidR="00C63329">
        <w:rPr>
          <w:strike w:val="0"/>
          <w:lang w:val="ru-RU"/>
        </w:rPr>
        <w:t>тяжелыми нарушениями речи</w:t>
      </w:r>
      <w:r w:rsidRPr="00C6001D">
        <w:rPr>
          <w:strike w:val="0"/>
        </w:rPr>
        <w:t xml:space="preserve"> через внедрение активных методов обучения, создание информационно-коммуникативной среды, выбор направления своей будущей профессиональной деятельности, развитие функциональной грамотности.</w:t>
      </w:r>
    </w:p>
    <w:p w:rsidR="002957A1" w:rsidRPr="00C6001D" w:rsidRDefault="002957A1" w:rsidP="002D3851">
      <w:pPr>
        <w:pStyle w:val="NESNormal"/>
        <w:rPr>
          <w:lang w:val="ru-RU"/>
        </w:rPr>
      </w:pPr>
      <w:bookmarkStart w:id="2" w:name="_Toc443485100"/>
      <w:bookmarkEnd w:id="0"/>
    </w:p>
    <w:p w:rsidR="006F7728" w:rsidRPr="00C6001D" w:rsidRDefault="006F7728" w:rsidP="002D3851">
      <w:pPr>
        <w:pStyle w:val="NESNormal"/>
        <w:rPr>
          <w:lang w:val="ru-RU"/>
        </w:rPr>
      </w:pPr>
    </w:p>
    <w:p w:rsidR="002957A1" w:rsidRPr="00C6001D" w:rsidRDefault="002957A1" w:rsidP="006F7728">
      <w:pPr>
        <w:pStyle w:val="33"/>
        <w:shd w:val="clear" w:color="auto" w:fill="auto"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001D">
        <w:rPr>
          <w:rFonts w:ascii="Times New Roman" w:hAnsi="Times New Roman" w:cs="Times New Roman"/>
          <w:sz w:val="28"/>
          <w:szCs w:val="28"/>
        </w:rPr>
        <w:t>Глава 2. Педагогические подходы к организации учебного процесса</w:t>
      </w:r>
    </w:p>
    <w:p w:rsidR="002957A1" w:rsidRPr="00C6001D" w:rsidRDefault="002957A1" w:rsidP="002D3851">
      <w:pPr>
        <w:pStyle w:val="NESNormal"/>
        <w:rPr>
          <w:lang w:val="ru-RU"/>
        </w:rPr>
      </w:pPr>
    </w:p>
    <w:p w:rsidR="002957A1" w:rsidRPr="00C6001D" w:rsidRDefault="004E1797" w:rsidP="00BF2496">
      <w:pPr>
        <w:pStyle w:val="ac"/>
        <w:rPr>
          <w:strike w:val="0"/>
        </w:rPr>
      </w:pPr>
      <w:r w:rsidRPr="00C6001D">
        <w:rPr>
          <w:strike w:val="0"/>
        </w:rPr>
        <w:t>5</w:t>
      </w:r>
      <w:r w:rsidR="002957A1" w:rsidRPr="00C6001D">
        <w:rPr>
          <w:strike w:val="0"/>
        </w:rPr>
        <w:t xml:space="preserve">. Трудности усвоения обучающимися с </w:t>
      </w:r>
      <w:r w:rsidR="00C63329">
        <w:rPr>
          <w:strike w:val="0"/>
          <w:lang w:val="ru-RU"/>
        </w:rPr>
        <w:t>тяжелыми нарушениями речи</w:t>
      </w:r>
      <w:r w:rsidR="002957A1" w:rsidRPr="00C6001D">
        <w:rPr>
          <w:strike w:val="0"/>
        </w:rPr>
        <w:t xml:space="preserve"> учебного предмета «Информатика» связаны с наличием в содержании дисциплины сложных разделов, требующих владения широким терминологическим словарем, умения понимать язык информационной справки, пространственного воображения, развитого системного, алгоритм</w:t>
      </w:r>
      <w:r w:rsidR="006F7728" w:rsidRPr="00C6001D">
        <w:rPr>
          <w:strike w:val="0"/>
        </w:rPr>
        <w:t>ического и логического мышления</w:t>
      </w:r>
      <w:r w:rsidRPr="00C6001D">
        <w:rPr>
          <w:strike w:val="0"/>
        </w:rPr>
        <w:t>.</w:t>
      </w:r>
    </w:p>
    <w:p w:rsidR="002957A1" w:rsidRPr="00C6001D" w:rsidRDefault="00815672" w:rsidP="00BF2496">
      <w:pPr>
        <w:pStyle w:val="ac"/>
        <w:rPr>
          <w:strike w:val="0"/>
        </w:rPr>
      </w:pPr>
      <w:r w:rsidRPr="00C6001D">
        <w:rPr>
          <w:strike w:val="0"/>
        </w:rPr>
        <w:t>6</w:t>
      </w:r>
      <w:r w:rsidR="002957A1" w:rsidRPr="00C6001D">
        <w:rPr>
          <w:strike w:val="0"/>
        </w:rPr>
        <w:t xml:space="preserve">. </w:t>
      </w:r>
      <w:r w:rsidR="0095676E" w:rsidRPr="00C6001D">
        <w:rPr>
          <w:strike w:val="0"/>
        </w:rPr>
        <w:t>О</w:t>
      </w:r>
      <w:r w:rsidR="002957A1" w:rsidRPr="00C6001D">
        <w:rPr>
          <w:strike w:val="0"/>
        </w:rPr>
        <w:t xml:space="preserve">рганизации учебного процесса </w:t>
      </w:r>
      <w:r w:rsidR="0095676E" w:rsidRPr="00C6001D">
        <w:rPr>
          <w:strike w:val="0"/>
        </w:rPr>
        <w:t xml:space="preserve">осуществляется на основе </w:t>
      </w:r>
      <w:r w:rsidR="002957A1" w:rsidRPr="00C6001D">
        <w:rPr>
          <w:strike w:val="0"/>
        </w:rPr>
        <w:t>принципов:</w:t>
      </w:r>
    </w:p>
    <w:p w:rsidR="002957A1" w:rsidRPr="00C6001D" w:rsidRDefault="002957A1" w:rsidP="00BF2496">
      <w:pPr>
        <w:pStyle w:val="ac"/>
        <w:rPr>
          <w:strike w:val="0"/>
        </w:rPr>
      </w:pPr>
      <w:r w:rsidRPr="00C6001D">
        <w:rPr>
          <w:strike w:val="0"/>
        </w:rPr>
        <w:t>1) стимулирующее и развивающее обучение с помощью тщательно подобранных заданий и видов деятельности, в том числе и на развити</w:t>
      </w:r>
      <w:r w:rsidR="00961F60" w:rsidRPr="00C6001D">
        <w:rPr>
          <w:strike w:val="0"/>
        </w:rPr>
        <w:t>е навыков речевой деятельности</w:t>
      </w:r>
      <w:r w:rsidRPr="00C6001D">
        <w:rPr>
          <w:strike w:val="0"/>
        </w:rPr>
        <w:t>, коррекция психических процессов на учебном материале предмета;</w:t>
      </w:r>
    </w:p>
    <w:p w:rsidR="002957A1" w:rsidRPr="00C6001D" w:rsidRDefault="002957A1" w:rsidP="00BF2496">
      <w:pPr>
        <w:pStyle w:val="ac"/>
        <w:rPr>
          <w:strike w:val="0"/>
        </w:rPr>
      </w:pPr>
      <w:r w:rsidRPr="00C6001D">
        <w:rPr>
          <w:strike w:val="0"/>
        </w:rPr>
        <w:t>2) соблюдение речево</w:t>
      </w:r>
      <w:r w:rsidR="00961F60" w:rsidRPr="00C6001D">
        <w:rPr>
          <w:strike w:val="0"/>
        </w:rPr>
        <w:t>го режима в течение всего урока</w:t>
      </w:r>
      <w:r w:rsidRPr="00C6001D">
        <w:rPr>
          <w:strike w:val="0"/>
        </w:rPr>
        <w:t>;</w:t>
      </w:r>
    </w:p>
    <w:p w:rsidR="002957A1" w:rsidRPr="00C6001D" w:rsidRDefault="002957A1" w:rsidP="00BF2496">
      <w:pPr>
        <w:pStyle w:val="ac"/>
        <w:rPr>
          <w:strike w:val="0"/>
        </w:rPr>
      </w:pPr>
      <w:r w:rsidRPr="00C6001D">
        <w:rPr>
          <w:strike w:val="0"/>
        </w:rPr>
        <w:t xml:space="preserve">3) поддержка обучения посредством «оценивания для обучения»; </w:t>
      </w:r>
    </w:p>
    <w:p w:rsidR="002957A1" w:rsidRPr="00C6001D" w:rsidRDefault="002957A1" w:rsidP="00BF2496">
      <w:pPr>
        <w:pStyle w:val="ac"/>
        <w:rPr>
          <w:strike w:val="0"/>
        </w:rPr>
      </w:pPr>
      <w:r w:rsidRPr="00C6001D">
        <w:rPr>
          <w:strike w:val="0"/>
        </w:rPr>
        <w:t>4) поощрение</w:t>
      </w:r>
      <w:r w:rsidR="00961F60" w:rsidRPr="00C6001D">
        <w:rPr>
          <w:strike w:val="0"/>
        </w:rPr>
        <w:t xml:space="preserve"> исследовательской деятельности, </w:t>
      </w:r>
      <w:r w:rsidRPr="00C6001D">
        <w:rPr>
          <w:strike w:val="0"/>
        </w:rPr>
        <w:t>обязательное использования методов активного обучения;</w:t>
      </w:r>
    </w:p>
    <w:p w:rsidR="002957A1" w:rsidRPr="00C6001D" w:rsidRDefault="002957A1" w:rsidP="00BF2496">
      <w:pPr>
        <w:pStyle w:val="ac"/>
        <w:rPr>
          <w:strike w:val="0"/>
        </w:rPr>
      </w:pPr>
      <w:r w:rsidRPr="00C6001D">
        <w:rPr>
          <w:strike w:val="0"/>
        </w:rPr>
        <w:t xml:space="preserve">5) использование стратегий критического мышления; </w:t>
      </w:r>
    </w:p>
    <w:p w:rsidR="002957A1" w:rsidRPr="00C6001D" w:rsidRDefault="00961F60" w:rsidP="00BF2496">
      <w:pPr>
        <w:pStyle w:val="ac"/>
        <w:rPr>
          <w:strike w:val="0"/>
        </w:rPr>
      </w:pPr>
      <w:r w:rsidRPr="00C6001D">
        <w:rPr>
          <w:strike w:val="0"/>
        </w:rPr>
        <w:t xml:space="preserve">6) </w:t>
      </w:r>
      <w:r w:rsidR="002957A1" w:rsidRPr="00C6001D">
        <w:rPr>
          <w:strike w:val="0"/>
        </w:rPr>
        <w:t>опора на несколько анализаторов;</w:t>
      </w:r>
    </w:p>
    <w:p w:rsidR="002957A1" w:rsidRPr="00C6001D" w:rsidRDefault="006F7728" w:rsidP="00BF2496">
      <w:pPr>
        <w:pStyle w:val="ac"/>
        <w:rPr>
          <w:strike w:val="0"/>
        </w:rPr>
      </w:pPr>
      <w:r w:rsidRPr="00C6001D">
        <w:rPr>
          <w:strike w:val="0"/>
        </w:rPr>
        <w:t>7) </w:t>
      </w:r>
      <w:r w:rsidR="002957A1" w:rsidRPr="00C6001D">
        <w:rPr>
          <w:strike w:val="0"/>
        </w:rPr>
        <w:t>организация индивидуальной, парной, групповой деятельности обучающихся с целью создание условий речевого общения на уроке; формирование навыков монологической речи с элементами рассуждения;</w:t>
      </w:r>
    </w:p>
    <w:p w:rsidR="002957A1" w:rsidRPr="00C6001D" w:rsidRDefault="002957A1" w:rsidP="00BF2496">
      <w:pPr>
        <w:pStyle w:val="ac"/>
        <w:rPr>
          <w:strike w:val="0"/>
        </w:rPr>
      </w:pPr>
      <w:r w:rsidRPr="00C6001D">
        <w:rPr>
          <w:strike w:val="0"/>
        </w:rPr>
        <w:t>8) самостоятельный поиск путей решения поставленной проблемной задачи;</w:t>
      </w:r>
    </w:p>
    <w:p w:rsidR="002957A1" w:rsidRPr="00C6001D" w:rsidRDefault="002957A1" w:rsidP="00BF2496">
      <w:pPr>
        <w:pStyle w:val="ac"/>
        <w:rPr>
          <w:strike w:val="0"/>
        </w:rPr>
      </w:pPr>
      <w:r w:rsidRPr="00C6001D">
        <w:rPr>
          <w:strike w:val="0"/>
        </w:rPr>
        <w:lastRenderedPageBreak/>
        <w:t>9) использование здоровьесберегающих технологий для предупреждения нарушений осанки, зрения, снятие психоэмоционального напряжения, коррекции мелкой и общей моторики, речевого дыхания;</w:t>
      </w:r>
    </w:p>
    <w:p w:rsidR="002957A1" w:rsidRPr="00C6001D" w:rsidRDefault="002957A1" w:rsidP="00BF2496">
      <w:pPr>
        <w:pStyle w:val="ac"/>
        <w:rPr>
          <w:strike w:val="0"/>
        </w:rPr>
      </w:pPr>
      <w:r w:rsidRPr="00C6001D">
        <w:rPr>
          <w:strike w:val="0"/>
        </w:rPr>
        <w:t xml:space="preserve">10) взаимообучение обучающихся с </w:t>
      </w:r>
      <w:r w:rsidR="00C63329">
        <w:rPr>
          <w:strike w:val="0"/>
          <w:lang w:val="ru-RU"/>
        </w:rPr>
        <w:t>тяжелыми нарушениями речи</w:t>
      </w:r>
      <w:r w:rsidRPr="00C6001D">
        <w:rPr>
          <w:strike w:val="0"/>
        </w:rPr>
        <w:t>;</w:t>
      </w:r>
    </w:p>
    <w:p w:rsidR="002957A1" w:rsidRPr="00C6001D" w:rsidRDefault="002957A1" w:rsidP="00BF2496">
      <w:pPr>
        <w:pStyle w:val="ac"/>
        <w:rPr>
          <w:strike w:val="0"/>
        </w:rPr>
      </w:pPr>
      <w:r w:rsidRPr="00C6001D">
        <w:rPr>
          <w:strike w:val="0"/>
        </w:rPr>
        <w:t>11) практич</w:t>
      </w:r>
      <w:r w:rsidR="00961F60" w:rsidRPr="00C6001D">
        <w:rPr>
          <w:strike w:val="0"/>
        </w:rPr>
        <w:t>еская, творческая деятельность</w:t>
      </w:r>
      <w:r w:rsidRPr="00C6001D">
        <w:rPr>
          <w:strike w:val="0"/>
        </w:rPr>
        <w:t>;</w:t>
      </w:r>
    </w:p>
    <w:p w:rsidR="002957A1" w:rsidRPr="00C6001D" w:rsidRDefault="002957A1" w:rsidP="00BF2496">
      <w:pPr>
        <w:pStyle w:val="ac"/>
        <w:rPr>
          <w:strike w:val="0"/>
        </w:rPr>
      </w:pPr>
      <w:r w:rsidRPr="00C6001D">
        <w:rPr>
          <w:strike w:val="0"/>
        </w:rPr>
        <w:t>12) выполнение заданий, требующих поиска и использования дополнительного материала;</w:t>
      </w:r>
    </w:p>
    <w:p w:rsidR="002957A1" w:rsidRPr="00C6001D" w:rsidRDefault="002957A1" w:rsidP="00BF2496">
      <w:pPr>
        <w:pStyle w:val="ac"/>
        <w:rPr>
          <w:strike w:val="0"/>
        </w:rPr>
      </w:pPr>
      <w:r w:rsidRPr="00C6001D">
        <w:rPr>
          <w:strike w:val="0"/>
        </w:rPr>
        <w:t>13) использование задач, интегрированных с предметными областями, с целью демонстрации прикладного характера предмета «Информатика»;</w:t>
      </w:r>
    </w:p>
    <w:p w:rsidR="002957A1" w:rsidRPr="00C6001D" w:rsidRDefault="002957A1" w:rsidP="00BF2496">
      <w:pPr>
        <w:pStyle w:val="ac"/>
        <w:rPr>
          <w:strike w:val="0"/>
        </w:rPr>
      </w:pPr>
      <w:r w:rsidRPr="00C6001D">
        <w:rPr>
          <w:strike w:val="0"/>
        </w:rPr>
        <w:t>14) частая смена видов деятельности на уроке; использование уроков различных типов;</w:t>
      </w:r>
    </w:p>
    <w:p w:rsidR="002957A1" w:rsidRPr="00C6001D" w:rsidRDefault="002957A1" w:rsidP="00BF2496">
      <w:pPr>
        <w:pStyle w:val="ac"/>
        <w:rPr>
          <w:strike w:val="0"/>
        </w:rPr>
      </w:pPr>
      <w:r w:rsidRPr="00C6001D">
        <w:rPr>
          <w:strike w:val="0"/>
        </w:rPr>
        <w:t xml:space="preserve">15) опора на личный чувственный, мыслительный и практический опыт обучающихся с </w:t>
      </w:r>
      <w:r w:rsidR="00C63329">
        <w:rPr>
          <w:strike w:val="0"/>
          <w:lang w:val="ru-RU"/>
        </w:rPr>
        <w:t>тяжелыми нарушениями речи</w:t>
      </w:r>
      <w:r w:rsidRPr="00C6001D">
        <w:rPr>
          <w:strike w:val="0"/>
        </w:rPr>
        <w:t>;</w:t>
      </w:r>
    </w:p>
    <w:p w:rsidR="002957A1" w:rsidRPr="00C6001D" w:rsidRDefault="002957A1" w:rsidP="00BF2496">
      <w:pPr>
        <w:pStyle w:val="ac"/>
        <w:rPr>
          <w:strike w:val="0"/>
        </w:rPr>
      </w:pPr>
      <w:r w:rsidRPr="00C6001D">
        <w:rPr>
          <w:strike w:val="0"/>
        </w:rPr>
        <w:t>16) положительный психоэмоциональный климат урока;</w:t>
      </w:r>
    </w:p>
    <w:p w:rsidR="002957A1" w:rsidRPr="00C6001D" w:rsidRDefault="002957A1" w:rsidP="00BF2496">
      <w:pPr>
        <w:pStyle w:val="ac"/>
        <w:rPr>
          <w:strike w:val="0"/>
        </w:rPr>
      </w:pPr>
      <w:r w:rsidRPr="00C6001D">
        <w:rPr>
          <w:strike w:val="0"/>
        </w:rPr>
        <w:t>17) формиро</w:t>
      </w:r>
      <w:r w:rsidR="009A0827">
        <w:rPr>
          <w:strike w:val="0"/>
        </w:rPr>
        <w:t xml:space="preserve">вание читательской грамотности </w:t>
      </w:r>
      <w:r w:rsidRPr="00C6001D">
        <w:rPr>
          <w:strike w:val="0"/>
        </w:rPr>
        <w:t xml:space="preserve">обучающихся с </w:t>
      </w:r>
      <w:r w:rsidR="00C63329">
        <w:rPr>
          <w:strike w:val="0"/>
          <w:lang w:val="ru-RU"/>
        </w:rPr>
        <w:t>тяжелыми нарушениями речи</w:t>
      </w:r>
      <w:r w:rsidRPr="00C6001D">
        <w:rPr>
          <w:strike w:val="0"/>
        </w:rPr>
        <w:t xml:space="preserve"> при работе с текстами.</w:t>
      </w:r>
    </w:p>
    <w:p w:rsidR="002957A1" w:rsidRPr="00C6001D" w:rsidRDefault="00815672" w:rsidP="00BF2496">
      <w:pPr>
        <w:pStyle w:val="ac"/>
        <w:rPr>
          <w:strike w:val="0"/>
        </w:rPr>
      </w:pPr>
      <w:r w:rsidRPr="00C6001D">
        <w:rPr>
          <w:strike w:val="0"/>
        </w:rPr>
        <w:t>7</w:t>
      </w:r>
      <w:r w:rsidR="002957A1" w:rsidRPr="00C6001D">
        <w:rPr>
          <w:strike w:val="0"/>
        </w:rPr>
        <w:t>.</w:t>
      </w:r>
      <w:r w:rsidRPr="00C6001D">
        <w:rPr>
          <w:strike w:val="0"/>
        </w:rPr>
        <w:t> </w:t>
      </w:r>
      <w:r w:rsidR="002957A1" w:rsidRPr="00C6001D">
        <w:rPr>
          <w:strike w:val="0"/>
        </w:rPr>
        <w:t xml:space="preserve">С целью перехода на обновленное содержание образования </w:t>
      </w:r>
      <w:r w:rsidR="0095676E" w:rsidRPr="00C6001D">
        <w:rPr>
          <w:strike w:val="0"/>
        </w:rPr>
        <w:t>используются</w:t>
      </w:r>
      <w:r w:rsidR="002957A1" w:rsidRPr="00C6001D">
        <w:rPr>
          <w:strike w:val="0"/>
        </w:rPr>
        <w:t xml:space="preserve"> </w:t>
      </w:r>
      <w:r w:rsidR="00961F60" w:rsidRPr="00C6001D">
        <w:rPr>
          <w:strike w:val="0"/>
        </w:rPr>
        <w:t xml:space="preserve">педагогические </w:t>
      </w:r>
      <w:r w:rsidR="002957A1" w:rsidRPr="00C6001D">
        <w:rPr>
          <w:strike w:val="0"/>
        </w:rPr>
        <w:t>подходы, методы, технологии организ</w:t>
      </w:r>
      <w:r w:rsidR="0095676E" w:rsidRPr="00C6001D">
        <w:rPr>
          <w:strike w:val="0"/>
        </w:rPr>
        <w:t>ации учебного процесса</w:t>
      </w:r>
      <w:r w:rsidR="002957A1" w:rsidRPr="00C6001D">
        <w:rPr>
          <w:strike w:val="0"/>
        </w:rPr>
        <w:t>:</w:t>
      </w:r>
    </w:p>
    <w:p w:rsidR="002957A1" w:rsidRPr="00C6001D" w:rsidRDefault="002957A1" w:rsidP="00BF2496">
      <w:pPr>
        <w:pStyle w:val="ac"/>
        <w:rPr>
          <w:strike w:val="0"/>
        </w:rPr>
      </w:pPr>
      <w:r w:rsidRPr="00C6001D">
        <w:rPr>
          <w:strike w:val="0"/>
        </w:rPr>
        <w:t>1) и</w:t>
      </w:r>
      <w:r w:rsidR="00815672" w:rsidRPr="00C6001D">
        <w:rPr>
          <w:strike w:val="0"/>
        </w:rPr>
        <w:t>сследовательский подход,</w:t>
      </w:r>
      <w:r w:rsidRPr="00C6001D">
        <w:rPr>
          <w:strike w:val="0"/>
        </w:rPr>
        <w:t xml:space="preserve"> </w:t>
      </w:r>
      <w:r w:rsidR="0095676E" w:rsidRPr="00C6001D">
        <w:rPr>
          <w:strike w:val="0"/>
        </w:rPr>
        <w:t>способствующий</w:t>
      </w:r>
      <w:r w:rsidRPr="00C6001D">
        <w:rPr>
          <w:strike w:val="0"/>
        </w:rPr>
        <w:t xml:space="preserve"> изменению характера взаимоотношений «учитель – обучающийся» в сторону сотрудничества, воспитанию познавательного интереса. Использование исследовательского подхода способствует развитию интеллектуальной сферы личности, формированию умений и навыков самообразования;</w:t>
      </w:r>
    </w:p>
    <w:p w:rsidR="002957A1" w:rsidRPr="005D744D" w:rsidRDefault="002957A1" w:rsidP="002D3851">
      <w:pPr>
        <w:pStyle w:val="12"/>
        <w:rPr>
          <w:sz w:val="28"/>
          <w:szCs w:val="28"/>
          <w:lang w:val="ru-RU"/>
        </w:rPr>
      </w:pPr>
      <w:r w:rsidRPr="005D744D">
        <w:rPr>
          <w:sz w:val="28"/>
          <w:szCs w:val="28"/>
          <w:lang w:val="ru-RU"/>
        </w:rPr>
        <w:t xml:space="preserve">2) ценностно-ориентированный подход </w:t>
      </w:r>
      <w:r w:rsidR="0095676E">
        <w:rPr>
          <w:sz w:val="28"/>
          <w:szCs w:val="28"/>
          <w:lang w:val="ru-RU"/>
        </w:rPr>
        <w:t>предполагает организацию и выполнение</w:t>
      </w:r>
      <w:r w:rsidRPr="005D744D">
        <w:rPr>
          <w:sz w:val="28"/>
          <w:szCs w:val="28"/>
          <w:lang w:val="ru-RU"/>
        </w:rPr>
        <w:t xml:space="preserve"> учебной деятельности, получения и использования ее результатов с позиции определенных ценностей;</w:t>
      </w:r>
    </w:p>
    <w:p w:rsidR="002957A1" w:rsidRPr="005D744D" w:rsidRDefault="002957A1" w:rsidP="002D3851">
      <w:pPr>
        <w:pStyle w:val="12"/>
        <w:rPr>
          <w:sz w:val="28"/>
          <w:szCs w:val="28"/>
          <w:lang w:val="ru-RU"/>
        </w:rPr>
      </w:pPr>
      <w:r w:rsidRPr="005D744D">
        <w:rPr>
          <w:sz w:val="28"/>
          <w:szCs w:val="28"/>
          <w:lang w:val="ru-RU"/>
        </w:rPr>
        <w:t xml:space="preserve">3) личностно-ориентированный подход, </w:t>
      </w:r>
      <w:r w:rsidR="0095676E">
        <w:rPr>
          <w:sz w:val="28"/>
          <w:szCs w:val="28"/>
          <w:lang w:val="ru-RU"/>
        </w:rPr>
        <w:t>предполагает индивидуализацию</w:t>
      </w:r>
      <w:r w:rsidRPr="005D744D">
        <w:rPr>
          <w:sz w:val="28"/>
          <w:szCs w:val="28"/>
          <w:lang w:val="ru-RU"/>
        </w:rPr>
        <w:t xml:space="preserve"> учебного процесса, гармоничное формирование и всестороннее развитие личности обучающегося, раскрытие его творческих сил с учетом его индивидуальных особенностей психического и физического развития, потенциальных возможностей;</w:t>
      </w:r>
    </w:p>
    <w:p w:rsidR="002957A1" w:rsidRPr="005D744D" w:rsidRDefault="002957A1" w:rsidP="002D3851">
      <w:pPr>
        <w:pStyle w:val="12"/>
        <w:rPr>
          <w:sz w:val="28"/>
          <w:szCs w:val="28"/>
          <w:lang w:val="ru-RU"/>
        </w:rPr>
      </w:pPr>
      <w:r w:rsidRPr="005D744D">
        <w:rPr>
          <w:sz w:val="28"/>
          <w:szCs w:val="28"/>
          <w:lang w:val="ru-RU"/>
        </w:rPr>
        <w:t>4) деятельностный подход,</w:t>
      </w:r>
      <w:r w:rsidR="0095676E">
        <w:rPr>
          <w:sz w:val="28"/>
          <w:szCs w:val="28"/>
          <w:lang w:val="ru-RU"/>
        </w:rPr>
        <w:t xml:space="preserve"> заключается</w:t>
      </w:r>
      <w:r w:rsidRPr="005D744D">
        <w:rPr>
          <w:sz w:val="28"/>
          <w:szCs w:val="28"/>
          <w:lang w:val="ru-RU"/>
        </w:rPr>
        <w:t xml:space="preserve"> в том, что обучающийся получает знания не в готовом виде, а добывает их сам, осознает содержание и формы своей учебной деятельности, поним</w:t>
      </w:r>
      <w:r>
        <w:rPr>
          <w:sz w:val="28"/>
          <w:szCs w:val="28"/>
          <w:lang w:val="ru-RU"/>
        </w:rPr>
        <w:t>ает и принимает систему ее норм;</w:t>
      </w:r>
      <w:r w:rsidRPr="005D744D">
        <w:rPr>
          <w:sz w:val="28"/>
          <w:szCs w:val="28"/>
          <w:lang w:val="ru-RU"/>
        </w:rPr>
        <w:t xml:space="preserve"> </w:t>
      </w:r>
    </w:p>
    <w:p w:rsidR="002957A1" w:rsidRPr="005D744D" w:rsidRDefault="002957A1" w:rsidP="00451282">
      <w:pPr>
        <w:tabs>
          <w:tab w:val="left" w:pos="567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5D744D">
        <w:rPr>
          <w:rFonts w:ascii="Times New Roman" w:hAnsi="Times New Roman"/>
          <w:sz w:val="28"/>
          <w:szCs w:val="28"/>
          <w:lang w:val="ru-RU"/>
        </w:rPr>
        <w:t>5) дифференци</w:t>
      </w:r>
      <w:r w:rsidR="00B9344A">
        <w:rPr>
          <w:rFonts w:ascii="Times New Roman" w:hAnsi="Times New Roman"/>
          <w:sz w:val="28"/>
          <w:szCs w:val="28"/>
          <w:lang w:val="ru-RU"/>
        </w:rPr>
        <w:t>рованный подход, подразумевает</w:t>
      </w:r>
      <w:r w:rsidRPr="005D744D">
        <w:rPr>
          <w:rFonts w:ascii="Times New Roman" w:hAnsi="Times New Roman"/>
          <w:sz w:val="28"/>
          <w:szCs w:val="28"/>
          <w:lang w:val="ru-RU"/>
        </w:rPr>
        <w:t xml:space="preserve"> специализацию учебного процесса для различных групп обучаемых с учетом их особенностей, развитие их творческого и критического мышления;</w:t>
      </w:r>
    </w:p>
    <w:p w:rsidR="002957A1" w:rsidRPr="005D744D" w:rsidRDefault="002957A1" w:rsidP="002D3851">
      <w:pPr>
        <w:pStyle w:val="12"/>
        <w:rPr>
          <w:sz w:val="28"/>
          <w:szCs w:val="28"/>
          <w:lang w:val="ru-RU"/>
        </w:rPr>
      </w:pPr>
      <w:r w:rsidRPr="005D744D">
        <w:rPr>
          <w:sz w:val="28"/>
          <w:szCs w:val="28"/>
          <w:lang w:val="ru-RU"/>
        </w:rPr>
        <w:t xml:space="preserve">6) </w:t>
      </w:r>
      <w:r w:rsidRPr="005D744D">
        <w:rPr>
          <w:sz w:val="28"/>
          <w:szCs w:val="28"/>
          <w:lang w:val="kk-KZ"/>
        </w:rPr>
        <w:t>к</w:t>
      </w:r>
      <w:r w:rsidRPr="005D744D">
        <w:rPr>
          <w:sz w:val="28"/>
          <w:szCs w:val="28"/>
          <w:lang w:val="ru-RU"/>
        </w:rPr>
        <w:t>омпе</w:t>
      </w:r>
      <w:r w:rsidR="0095676E">
        <w:rPr>
          <w:sz w:val="28"/>
          <w:szCs w:val="28"/>
          <w:lang w:val="ru-RU"/>
        </w:rPr>
        <w:t>тентностный подход, направлен</w:t>
      </w:r>
      <w:r w:rsidRPr="005D744D">
        <w:rPr>
          <w:sz w:val="28"/>
          <w:szCs w:val="28"/>
          <w:lang w:val="ru-RU"/>
        </w:rPr>
        <w:t xml:space="preserve"> на развитие у обучающихся способности самостоятельно решать проблемы в различных сферах и видах деятельности на основе использования социального опыта;</w:t>
      </w:r>
    </w:p>
    <w:p w:rsidR="002957A1" w:rsidRPr="005D744D" w:rsidRDefault="0095676E" w:rsidP="002D3851">
      <w:pPr>
        <w:pStyle w:val="1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7) интегративный подход, позволяет </w:t>
      </w:r>
      <w:r w:rsidR="002957A1" w:rsidRPr="005D744D">
        <w:rPr>
          <w:sz w:val="28"/>
          <w:szCs w:val="28"/>
          <w:lang w:val="ru-RU"/>
        </w:rPr>
        <w:t>связать предмет «Информатика» с</w:t>
      </w:r>
      <w:r w:rsidR="002957A1">
        <w:rPr>
          <w:sz w:val="28"/>
          <w:szCs w:val="28"/>
          <w:lang w:val="ru-RU"/>
        </w:rPr>
        <w:t xml:space="preserve"> </w:t>
      </w:r>
      <w:r w:rsidR="009C0342">
        <w:rPr>
          <w:sz w:val="28"/>
          <w:szCs w:val="28"/>
          <w:lang w:val="kk-KZ"/>
        </w:rPr>
        <w:t>учебными предметами</w:t>
      </w:r>
      <w:r w:rsidR="002957A1" w:rsidRPr="005D744D">
        <w:rPr>
          <w:sz w:val="28"/>
          <w:szCs w:val="28"/>
          <w:lang w:val="ru-RU"/>
        </w:rPr>
        <w:t xml:space="preserve">. Данный подход воздействует на психические процессы, </w:t>
      </w:r>
      <w:r w:rsidR="002957A1" w:rsidRPr="005D744D">
        <w:rPr>
          <w:sz w:val="28"/>
          <w:szCs w:val="28"/>
          <w:lang w:val="ru-RU"/>
        </w:rPr>
        <w:lastRenderedPageBreak/>
        <w:t>устраняет нагрузки и позволяет на новом уровне освоить учебный материал;</w:t>
      </w:r>
    </w:p>
    <w:p w:rsidR="002957A1" w:rsidRPr="005D744D" w:rsidRDefault="002957A1" w:rsidP="002D3851">
      <w:pPr>
        <w:pStyle w:val="12"/>
        <w:rPr>
          <w:sz w:val="28"/>
          <w:szCs w:val="28"/>
          <w:lang w:val="ru-RU"/>
        </w:rPr>
      </w:pPr>
      <w:r w:rsidRPr="005D744D">
        <w:rPr>
          <w:sz w:val="28"/>
          <w:szCs w:val="28"/>
          <w:lang w:val="ru-RU"/>
        </w:rPr>
        <w:t>8) системный подход, строится на основе организации самостоятельных учебных дейс</w:t>
      </w:r>
      <w:r w:rsidR="009C0342">
        <w:rPr>
          <w:sz w:val="28"/>
          <w:szCs w:val="28"/>
          <w:lang w:val="ru-RU"/>
        </w:rPr>
        <w:t>твий обучающихся, обеспечивает формирование</w:t>
      </w:r>
      <w:r w:rsidRPr="005D744D">
        <w:rPr>
          <w:sz w:val="28"/>
          <w:szCs w:val="28"/>
          <w:lang w:val="ru-RU"/>
        </w:rPr>
        <w:t xml:space="preserve"> и развити</w:t>
      </w:r>
      <w:r w:rsidR="009C0342">
        <w:rPr>
          <w:sz w:val="28"/>
          <w:szCs w:val="28"/>
          <w:lang w:val="ru-RU"/>
        </w:rPr>
        <w:t>е</w:t>
      </w:r>
      <w:r w:rsidRPr="005D744D">
        <w:rPr>
          <w:sz w:val="28"/>
          <w:szCs w:val="28"/>
          <w:lang w:val="ru-RU"/>
        </w:rPr>
        <w:t xml:space="preserve"> у них системы универсальных учебных действий, </w:t>
      </w:r>
      <w:r w:rsidR="009C0342">
        <w:rPr>
          <w:sz w:val="28"/>
          <w:szCs w:val="28"/>
          <w:lang w:val="ru-RU"/>
        </w:rPr>
        <w:t>организацию</w:t>
      </w:r>
      <w:r w:rsidRPr="005D744D">
        <w:rPr>
          <w:sz w:val="28"/>
          <w:szCs w:val="28"/>
          <w:lang w:val="ru-RU"/>
        </w:rPr>
        <w:t xml:space="preserve"> учебного процесса в режиме самообучения, саморазвития, самоорганизации;</w:t>
      </w:r>
    </w:p>
    <w:p w:rsidR="002957A1" w:rsidRPr="005D744D" w:rsidRDefault="002957A1" w:rsidP="002D3851">
      <w:pPr>
        <w:pStyle w:val="12"/>
        <w:rPr>
          <w:sz w:val="28"/>
          <w:szCs w:val="28"/>
          <w:lang w:val="ru-RU"/>
        </w:rPr>
      </w:pPr>
      <w:r w:rsidRPr="005D744D">
        <w:rPr>
          <w:sz w:val="28"/>
          <w:szCs w:val="28"/>
          <w:lang w:val="ru-RU"/>
        </w:rPr>
        <w:t>9) коммуни</w:t>
      </w:r>
      <w:r w:rsidR="0095676E">
        <w:rPr>
          <w:sz w:val="28"/>
          <w:szCs w:val="28"/>
          <w:lang w:val="ru-RU"/>
        </w:rPr>
        <w:t>кативный подход, подразумевает</w:t>
      </w:r>
      <w:r w:rsidRPr="005D744D">
        <w:rPr>
          <w:sz w:val="28"/>
          <w:szCs w:val="28"/>
          <w:lang w:val="ru-RU"/>
        </w:rPr>
        <w:t xml:space="preserve"> передачу и сообщение информации, обмен знаниями, навыками и умениями в процессе речевого взаимодействия дв</w:t>
      </w:r>
      <w:r>
        <w:rPr>
          <w:sz w:val="28"/>
          <w:szCs w:val="28"/>
          <w:lang w:val="ru-RU"/>
        </w:rPr>
        <w:t xml:space="preserve">ух или более людей, в результате чего формируется </w:t>
      </w:r>
      <w:r w:rsidRPr="005D744D">
        <w:rPr>
          <w:sz w:val="28"/>
          <w:szCs w:val="28"/>
          <w:lang w:val="ru-RU"/>
        </w:rPr>
        <w:t>способность осуществлять общение посредством языка в процессе взаимодействия, правильно используя систему языковых и речевых норм, выбирая коммуникативное поведение, адекватное ситуации общения;</w:t>
      </w:r>
    </w:p>
    <w:p w:rsidR="002957A1" w:rsidRPr="005D744D" w:rsidRDefault="002957A1" w:rsidP="002D3851">
      <w:pPr>
        <w:pStyle w:val="12"/>
        <w:rPr>
          <w:sz w:val="28"/>
          <w:szCs w:val="28"/>
          <w:lang w:val="ru-RU"/>
        </w:rPr>
      </w:pPr>
      <w:r w:rsidRPr="00102341">
        <w:rPr>
          <w:sz w:val="28"/>
          <w:szCs w:val="28"/>
          <w:lang w:val="ru-RU"/>
        </w:rPr>
        <w:t xml:space="preserve">10) использование игровых форм в качестве метода обучения для активизации познавательных интересов обучающихся и </w:t>
      </w:r>
      <w:r w:rsidR="00145DD8" w:rsidRPr="00102341">
        <w:rPr>
          <w:sz w:val="28"/>
          <w:szCs w:val="28"/>
          <w:lang w:val="ru-RU"/>
        </w:rPr>
        <w:t xml:space="preserve">формирования у </w:t>
      </w:r>
      <w:r w:rsidR="00B9344A" w:rsidRPr="00102341">
        <w:rPr>
          <w:sz w:val="28"/>
          <w:szCs w:val="28"/>
          <w:lang w:val="ru-RU"/>
        </w:rPr>
        <w:t xml:space="preserve">них </w:t>
      </w:r>
      <w:r w:rsidR="00145DD8" w:rsidRPr="00102341">
        <w:rPr>
          <w:sz w:val="28"/>
          <w:szCs w:val="28"/>
          <w:lang w:val="ru-RU"/>
        </w:rPr>
        <w:t>способности</w:t>
      </w:r>
      <w:r w:rsidRPr="00102341">
        <w:rPr>
          <w:sz w:val="28"/>
          <w:szCs w:val="28"/>
          <w:lang w:val="ru-RU"/>
        </w:rPr>
        <w:t xml:space="preserve"> уважать мнение других членов малой группы, прогнозировать конечные результаты</w:t>
      </w:r>
      <w:r w:rsidRPr="005D744D">
        <w:rPr>
          <w:sz w:val="28"/>
          <w:szCs w:val="28"/>
          <w:lang w:val="ru-RU"/>
        </w:rPr>
        <w:t>;</w:t>
      </w:r>
    </w:p>
    <w:p w:rsidR="002957A1" w:rsidRPr="005D744D" w:rsidRDefault="002957A1" w:rsidP="002D3851">
      <w:pPr>
        <w:pStyle w:val="12"/>
        <w:rPr>
          <w:sz w:val="28"/>
          <w:szCs w:val="28"/>
          <w:lang w:val="ru-RU"/>
        </w:rPr>
      </w:pPr>
      <w:r w:rsidRPr="005D744D">
        <w:rPr>
          <w:sz w:val="28"/>
          <w:szCs w:val="28"/>
          <w:lang w:val="ru-RU"/>
        </w:rPr>
        <w:t>11) проектный подход, в центре которого учебно-познавательная деятельность, направленная на решение обучающимся или группой обучающихся научно-исследовательской, творче</w:t>
      </w:r>
      <w:r>
        <w:rPr>
          <w:sz w:val="28"/>
          <w:szCs w:val="28"/>
          <w:lang w:val="ru-RU"/>
        </w:rPr>
        <w:t xml:space="preserve">ской или практической проблемы с </w:t>
      </w:r>
      <w:r w:rsidRPr="005D744D">
        <w:rPr>
          <w:sz w:val="28"/>
          <w:szCs w:val="28"/>
          <w:lang w:val="ru-RU"/>
        </w:rPr>
        <w:t>общей целью, согл</w:t>
      </w:r>
      <w:r w:rsidR="00ED7F63">
        <w:rPr>
          <w:sz w:val="28"/>
          <w:szCs w:val="28"/>
          <w:lang w:val="ru-RU"/>
        </w:rPr>
        <w:t xml:space="preserve">асованностью методов и действий; </w:t>
      </w:r>
    </w:p>
    <w:p w:rsidR="002957A1" w:rsidRPr="005D744D" w:rsidRDefault="00145DD8" w:rsidP="002D3851">
      <w:pPr>
        <w:pStyle w:val="1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12) развивающее обучение,</w:t>
      </w:r>
      <w:r w:rsidR="0095676E">
        <w:rPr>
          <w:sz w:val="28"/>
          <w:szCs w:val="28"/>
          <w:lang w:val="ru-RU"/>
        </w:rPr>
        <w:t xml:space="preserve"> позволяет подготовить</w:t>
      </w:r>
      <w:r w:rsidR="002957A1" w:rsidRPr="005D744D">
        <w:rPr>
          <w:sz w:val="28"/>
          <w:szCs w:val="28"/>
          <w:lang w:val="ru-RU"/>
        </w:rPr>
        <w:t xml:space="preserve"> обучающихся к самостоятельному освоению знаний, поиску истины, к неза</w:t>
      </w:r>
      <w:r w:rsidR="002957A1">
        <w:rPr>
          <w:sz w:val="28"/>
          <w:szCs w:val="28"/>
          <w:lang w:val="ru-RU"/>
        </w:rPr>
        <w:t xml:space="preserve">висимости в повседневной жизни посредством различных видов деятельности, </w:t>
      </w:r>
      <w:r w:rsidR="002957A1" w:rsidRPr="005D744D">
        <w:rPr>
          <w:sz w:val="28"/>
          <w:szCs w:val="28"/>
          <w:lang w:val="ru-RU"/>
        </w:rPr>
        <w:t>использовани</w:t>
      </w:r>
      <w:r w:rsidR="002957A1">
        <w:rPr>
          <w:sz w:val="28"/>
          <w:szCs w:val="28"/>
          <w:lang w:val="ru-RU"/>
        </w:rPr>
        <w:t>я</w:t>
      </w:r>
      <w:r w:rsidR="002957A1" w:rsidRPr="005D744D">
        <w:rPr>
          <w:sz w:val="28"/>
          <w:szCs w:val="28"/>
          <w:lang w:val="ru-RU"/>
        </w:rPr>
        <w:t xml:space="preserve"> дидактических игр, дискуссий, а также методов обучения, направленных на обобщение творческого воображения, мышления, памяти, речи;</w:t>
      </w:r>
      <w:r w:rsidR="00ED7F63">
        <w:rPr>
          <w:sz w:val="28"/>
          <w:szCs w:val="28"/>
          <w:lang w:val="ru-RU"/>
        </w:rPr>
        <w:t xml:space="preserve"> </w:t>
      </w:r>
    </w:p>
    <w:p w:rsidR="002957A1" w:rsidRPr="005D744D" w:rsidRDefault="002957A1" w:rsidP="002D3851">
      <w:pPr>
        <w:pStyle w:val="12"/>
        <w:rPr>
          <w:sz w:val="28"/>
          <w:szCs w:val="28"/>
          <w:lang w:val="ru-RU"/>
        </w:rPr>
      </w:pPr>
      <w:r w:rsidRPr="005D744D">
        <w:rPr>
          <w:sz w:val="28"/>
          <w:szCs w:val="28"/>
          <w:lang w:val="ru-RU"/>
        </w:rPr>
        <w:t xml:space="preserve">13) проблемное обучение </w:t>
      </w:r>
      <w:r w:rsidR="0095676E">
        <w:rPr>
          <w:sz w:val="28"/>
          <w:szCs w:val="28"/>
          <w:lang w:val="ru-RU"/>
        </w:rPr>
        <w:t>позволяет формировать мировоззрение</w:t>
      </w:r>
      <w:r>
        <w:rPr>
          <w:sz w:val="28"/>
          <w:szCs w:val="28"/>
          <w:lang w:val="ru-RU"/>
        </w:rPr>
        <w:t xml:space="preserve"> с элементами критического</w:t>
      </w:r>
      <w:r w:rsidRPr="005D744D">
        <w:rPr>
          <w:sz w:val="28"/>
          <w:szCs w:val="28"/>
          <w:lang w:val="ru-RU"/>
        </w:rPr>
        <w:t>, творч</w:t>
      </w:r>
      <w:r>
        <w:rPr>
          <w:sz w:val="28"/>
          <w:szCs w:val="28"/>
          <w:lang w:val="ru-RU"/>
        </w:rPr>
        <w:t>еского, диалектического мышления</w:t>
      </w:r>
      <w:r w:rsidRPr="005D744D">
        <w:rPr>
          <w:sz w:val="28"/>
          <w:szCs w:val="28"/>
          <w:lang w:val="ru-RU"/>
        </w:rPr>
        <w:t>;</w:t>
      </w:r>
    </w:p>
    <w:p w:rsidR="002957A1" w:rsidRPr="005D744D" w:rsidRDefault="002957A1" w:rsidP="002D3851">
      <w:pPr>
        <w:pStyle w:val="12"/>
        <w:rPr>
          <w:sz w:val="28"/>
          <w:szCs w:val="28"/>
          <w:lang w:val="ru-RU"/>
        </w:rPr>
      </w:pPr>
      <w:r w:rsidRPr="005D744D">
        <w:rPr>
          <w:sz w:val="28"/>
          <w:szCs w:val="28"/>
          <w:lang w:val="ru-RU"/>
        </w:rPr>
        <w:t xml:space="preserve">14) индивидуальное обучение способствует индивидуализации процесса обучения и воспитания, учету </w:t>
      </w:r>
      <w:r>
        <w:rPr>
          <w:sz w:val="28"/>
          <w:szCs w:val="28"/>
          <w:lang w:val="ru-RU"/>
        </w:rPr>
        <w:t xml:space="preserve">речевых и психологических </w:t>
      </w:r>
      <w:r w:rsidRPr="005D744D">
        <w:rPr>
          <w:sz w:val="28"/>
          <w:szCs w:val="28"/>
          <w:lang w:val="ru-RU"/>
        </w:rPr>
        <w:t>особенностей обучающихся, формированию опыта самостоятельной познавательной деятельности, потребности и готовности к самообразованию;</w:t>
      </w:r>
    </w:p>
    <w:p w:rsidR="002957A1" w:rsidRPr="005D744D" w:rsidRDefault="002957A1" w:rsidP="00451282">
      <w:pPr>
        <w:pStyle w:val="ad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5D744D">
        <w:rPr>
          <w:sz w:val="28"/>
          <w:szCs w:val="28"/>
          <w:lang w:val="ru-RU"/>
        </w:rPr>
        <w:t xml:space="preserve">15) сознательность в обучении требует построения учебной работы, </w:t>
      </w:r>
      <w:r w:rsidR="0095676E">
        <w:rPr>
          <w:sz w:val="28"/>
          <w:szCs w:val="28"/>
          <w:lang w:val="ru-RU"/>
        </w:rPr>
        <w:t>обеспечивающей</w:t>
      </w:r>
      <w:r w:rsidRPr="005D744D">
        <w:rPr>
          <w:sz w:val="28"/>
          <w:szCs w:val="28"/>
          <w:lang w:val="ru-RU"/>
        </w:rPr>
        <w:t xml:space="preserve"> осознанное усвоение и применение обучающимися с </w:t>
      </w:r>
      <w:r w:rsidR="00C63329" w:rsidRPr="00C63329">
        <w:rPr>
          <w:sz w:val="28"/>
          <w:lang w:val="ru-RU"/>
        </w:rPr>
        <w:t>тяжелыми нарушениями речи</w:t>
      </w:r>
      <w:r w:rsidRPr="00C63329">
        <w:rPr>
          <w:sz w:val="32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предметных </w:t>
      </w:r>
      <w:r w:rsidRPr="005D744D">
        <w:rPr>
          <w:sz w:val="28"/>
          <w:szCs w:val="28"/>
          <w:lang w:val="ru-RU"/>
        </w:rPr>
        <w:t xml:space="preserve">знаний и </w:t>
      </w:r>
      <w:r>
        <w:rPr>
          <w:sz w:val="28"/>
          <w:szCs w:val="28"/>
          <w:lang w:val="ru-RU"/>
        </w:rPr>
        <w:t xml:space="preserve">речевых </w:t>
      </w:r>
      <w:r w:rsidRPr="005D744D">
        <w:rPr>
          <w:sz w:val="28"/>
          <w:szCs w:val="28"/>
          <w:lang w:val="ru-RU"/>
        </w:rPr>
        <w:t xml:space="preserve">умений на практике, понимание ими необходимости учения и значимости изучаемого материала. </w:t>
      </w:r>
    </w:p>
    <w:p w:rsidR="002957A1" w:rsidRPr="005D744D" w:rsidRDefault="00815672" w:rsidP="00451282">
      <w:pPr>
        <w:pStyle w:val="ad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</w:t>
      </w:r>
      <w:r w:rsidR="002957A1" w:rsidRPr="005D744D">
        <w:rPr>
          <w:sz w:val="28"/>
          <w:szCs w:val="28"/>
          <w:lang w:val="ru-RU"/>
        </w:rPr>
        <w:t xml:space="preserve">. Коррекционная направленность </w:t>
      </w:r>
      <w:r w:rsidR="00961F60">
        <w:rPr>
          <w:sz w:val="28"/>
          <w:szCs w:val="28"/>
          <w:lang w:val="ru-RU"/>
        </w:rPr>
        <w:t>предмета о</w:t>
      </w:r>
      <w:r w:rsidR="002957A1" w:rsidRPr="005D744D">
        <w:rPr>
          <w:sz w:val="28"/>
          <w:szCs w:val="28"/>
          <w:lang w:val="ru-RU"/>
        </w:rPr>
        <w:t xml:space="preserve">беспечивается: </w:t>
      </w:r>
    </w:p>
    <w:p w:rsidR="002957A1" w:rsidRPr="005D744D" w:rsidRDefault="00D653E0" w:rsidP="0045128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1) целеполаганием уроков</w:t>
      </w:r>
      <w:r w:rsidR="002957A1" w:rsidRPr="005D744D">
        <w:rPr>
          <w:sz w:val="28"/>
          <w:szCs w:val="28"/>
          <w:lang w:val="ru-RU"/>
        </w:rPr>
        <w:t>;</w:t>
      </w:r>
    </w:p>
    <w:p w:rsidR="002957A1" w:rsidRPr="005D744D" w:rsidRDefault="002957A1" w:rsidP="0045128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5D744D">
        <w:rPr>
          <w:sz w:val="28"/>
          <w:szCs w:val="28"/>
          <w:lang w:val="ru-RU"/>
        </w:rPr>
        <w:t xml:space="preserve">2) направленностью содержания обучения </w:t>
      </w:r>
      <w:r w:rsidR="00D653E0">
        <w:rPr>
          <w:sz w:val="28"/>
          <w:szCs w:val="28"/>
          <w:lang w:val="ru-RU"/>
        </w:rPr>
        <w:t>на коррекцию вторичных дефектов</w:t>
      </w:r>
      <w:r w:rsidRPr="005D744D">
        <w:rPr>
          <w:sz w:val="28"/>
          <w:szCs w:val="28"/>
          <w:lang w:val="ru-RU"/>
        </w:rPr>
        <w:t>;</w:t>
      </w:r>
    </w:p>
    <w:p w:rsidR="002957A1" w:rsidRPr="005D744D" w:rsidRDefault="002957A1" w:rsidP="0045128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5D744D">
        <w:rPr>
          <w:sz w:val="28"/>
          <w:szCs w:val="28"/>
          <w:lang w:val="ru-RU"/>
        </w:rPr>
        <w:t>3) прочностью знаний, умений и навыков;</w:t>
      </w:r>
    </w:p>
    <w:p w:rsidR="002957A1" w:rsidRPr="005D744D" w:rsidRDefault="002957A1" w:rsidP="00451282">
      <w:pPr>
        <w:pStyle w:val="ad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5D744D">
        <w:rPr>
          <w:sz w:val="28"/>
          <w:szCs w:val="28"/>
          <w:lang w:val="ru-RU"/>
        </w:rPr>
        <w:t>4) адекватное усвоение на</w:t>
      </w:r>
      <w:r w:rsidR="00D653E0">
        <w:rPr>
          <w:sz w:val="28"/>
          <w:szCs w:val="28"/>
          <w:lang w:val="ru-RU"/>
        </w:rPr>
        <w:t>учных знаний.</w:t>
      </w:r>
    </w:p>
    <w:p w:rsidR="002957A1" w:rsidRPr="005D744D" w:rsidRDefault="00145DD8" w:rsidP="00451282">
      <w:pPr>
        <w:pStyle w:val="ad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9</w:t>
      </w:r>
      <w:r w:rsidR="002957A1" w:rsidRPr="005D744D">
        <w:rPr>
          <w:sz w:val="28"/>
          <w:szCs w:val="28"/>
          <w:lang w:val="ru-RU"/>
        </w:rPr>
        <w:t xml:space="preserve">. </w:t>
      </w:r>
      <w:r w:rsidR="00D653E0">
        <w:rPr>
          <w:sz w:val="28"/>
          <w:szCs w:val="28"/>
          <w:lang w:val="ru-RU"/>
        </w:rPr>
        <w:t>Методические условия преподавания</w:t>
      </w:r>
      <w:r w:rsidR="002957A1" w:rsidRPr="005D744D">
        <w:rPr>
          <w:sz w:val="28"/>
          <w:szCs w:val="28"/>
          <w:lang w:val="ru-RU"/>
        </w:rPr>
        <w:t>:</w:t>
      </w:r>
    </w:p>
    <w:p w:rsidR="002957A1" w:rsidRPr="005D744D" w:rsidRDefault="002957A1" w:rsidP="00451282">
      <w:pPr>
        <w:pStyle w:val="ad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5D744D">
        <w:rPr>
          <w:sz w:val="28"/>
          <w:szCs w:val="28"/>
          <w:lang w:val="ru-RU"/>
        </w:rPr>
        <w:lastRenderedPageBreak/>
        <w:t>1) применение комплекса методических приемов по когнитивной под</w:t>
      </w:r>
      <w:r w:rsidR="00D653E0">
        <w:rPr>
          <w:sz w:val="28"/>
          <w:szCs w:val="28"/>
          <w:lang w:val="ru-RU"/>
        </w:rPr>
        <w:t>держке познавательного процесса</w:t>
      </w:r>
      <w:r w:rsidRPr="005D744D">
        <w:rPr>
          <w:sz w:val="28"/>
          <w:szCs w:val="28"/>
          <w:lang w:val="ru-RU"/>
        </w:rPr>
        <w:t>;</w:t>
      </w:r>
    </w:p>
    <w:p w:rsidR="002957A1" w:rsidRPr="005D744D" w:rsidRDefault="002957A1" w:rsidP="00451282">
      <w:pPr>
        <w:pStyle w:val="ad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5D744D">
        <w:rPr>
          <w:sz w:val="28"/>
          <w:szCs w:val="28"/>
          <w:lang w:val="ru-RU"/>
        </w:rPr>
        <w:t>2) постепенность в усложнении материала, его детализация, квантование, рациональное дозирование, повышенный объем упражнений на применение знания в многократно варьируемых новых условиях;</w:t>
      </w:r>
    </w:p>
    <w:p w:rsidR="002957A1" w:rsidRPr="005D744D" w:rsidRDefault="002957A1" w:rsidP="00451282">
      <w:pPr>
        <w:pStyle w:val="ad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5D744D">
        <w:rPr>
          <w:sz w:val="28"/>
          <w:szCs w:val="28"/>
          <w:lang w:val="ru-RU"/>
        </w:rPr>
        <w:t>3) подача учебного материала на полисенсорной основе с учетом уровня развития у обучающихся типа мышления, объяснение материала ведется на индуктивной или на дедуктивной основе, на основе аналогий или на основе проблемных ситуаций;</w:t>
      </w:r>
    </w:p>
    <w:p w:rsidR="002957A1" w:rsidRPr="005D744D" w:rsidRDefault="002957A1" w:rsidP="00451282">
      <w:pPr>
        <w:pStyle w:val="ad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5D744D">
        <w:rPr>
          <w:sz w:val="28"/>
          <w:szCs w:val="28"/>
          <w:lang w:val="ru-RU"/>
        </w:rPr>
        <w:t xml:space="preserve">4) адекватный возможностям восприятия обучающихся с </w:t>
      </w:r>
      <w:r w:rsidR="00C63329" w:rsidRPr="00C63329">
        <w:rPr>
          <w:sz w:val="28"/>
          <w:lang w:val="ru-RU"/>
        </w:rPr>
        <w:t>тяжелыми нарушениями речи</w:t>
      </w:r>
      <w:r w:rsidR="00C63329" w:rsidRPr="00C63329">
        <w:rPr>
          <w:sz w:val="32"/>
          <w:szCs w:val="28"/>
          <w:lang w:val="ru-RU"/>
        </w:rPr>
        <w:t xml:space="preserve"> </w:t>
      </w:r>
      <w:r w:rsidRPr="005D744D">
        <w:rPr>
          <w:sz w:val="28"/>
          <w:szCs w:val="28"/>
          <w:lang w:val="ru-RU"/>
        </w:rPr>
        <w:t>темп подачи материала;</w:t>
      </w:r>
    </w:p>
    <w:p w:rsidR="002957A1" w:rsidRPr="005D744D" w:rsidRDefault="002957A1" w:rsidP="00451282">
      <w:pPr>
        <w:pStyle w:val="ad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5D744D">
        <w:rPr>
          <w:sz w:val="28"/>
          <w:szCs w:val="28"/>
          <w:lang w:val="ru-RU"/>
        </w:rPr>
        <w:t xml:space="preserve">5) использование адаптированных учебных текстов; </w:t>
      </w:r>
    </w:p>
    <w:p w:rsidR="002957A1" w:rsidRDefault="002957A1" w:rsidP="00451282">
      <w:pPr>
        <w:pStyle w:val="ad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6) </w:t>
      </w:r>
      <w:r w:rsidRPr="005D744D">
        <w:rPr>
          <w:sz w:val="28"/>
          <w:szCs w:val="28"/>
          <w:lang w:val="ru-RU"/>
        </w:rPr>
        <w:t>визуальная под</w:t>
      </w:r>
      <w:r w:rsidR="00A11912">
        <w:rPr>
          <w:sz w:val="28"/>
          <w:szCs w:val="28"/>
          <w:lang w:val="ru-RU"/>
        </w:rPr>
        <w:t>держка речевого оформления</w:t>
      </w:r>
      <w:r w:rsidR="0079239A">
        <w:rPr>
          <w:sz w:val="28"/>
          <w:szCs w:val="28"/>
          <w:lang w:val="ru-RU"/>
        </w:rPr>
        <w:t>.</w:t>
      </w:r>
    </w:p>
    <w:p w:rsidR="002957A1" w:rsidRPr="005D744D" w:rsidRDefault="00145DD8" w:rsidP="00451282">
      <w:pPr>
        <w:pStyle w:val="ad"/>
        <w:shd w:val="clear" w:color="auto" w:fill="FFFFFF"/>
        <w:tabs>
          <w:tab w:val="left" w:pos="567"/>
        </w:tabs>
        <w:spacing w:before="0" w:beforeAutospacing="0" w:after="0" w:afterAutospacing="0"/>
        <w:ind w:right="-2"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</w:t>
      </w:r>
      <w:r w:rsidR="002957A1" w:rsidRPr="005D744D">
        <w:rPr>
          <w:sz w:val="28"/>
          <w:szCs w:val="28"/>
          <w:lang w:val="ru-RU"/>
        </w:rPr>
        <w:t xml:space="preserve">. Реализация межпредметных связей информатики с учебными предметами позволит обучающимся овладеть знаниями и умениями </w:t>
      </w:r>
      <w:r w:rsidR="00961F60">
        <w:rPr>
          <w:sz w:val="28"/>
          <w:szCs w:val="28"/>
          <w:lang w:val="ru-RU"/>
        </w:rPr>
        <w:t xml:space="preserve">в интересующих их </w:t>
      </w:r>
      <w:r w:rsidR="002957A1" w:rsidRPr="005D744D">
        <w:rPr>
          <w:sz w:val="28"/>
          <w:szCs w:val="28"/>
          <w:lang w:val="ru-RU"/>
        </w:rPr>
        <w:t>областях, подготовиться к продолжению об</w:t>
      </w:r>
      <w:r w:rsidR="00961F60">
        <w:rPr>
          <w:sz w:val="28"/>
          <w:szCs w:val="28"/>
          <w:lang w:val="ru-RU"/>
        </w:rPr>
        <w:t>разования и получению профессии</w:t>
      </w:r>
      <w:r w:rsidR="002957A1" w:rsidRPr="005D744D">
        <w:rPr>
          <w:sz w:val="28"/>
          <w:szCs w:val="28"/>
          <w:lang w:val="ru-RU"/>
        </w:rPr>
        <w:t>.</w:t>
      </w:r>
    </w:p>
    <w:p w:rsidR="002957A1" w:rsidRDefault="00145DD8" w:rsidP="00451282">
      <w:pPr>
        <w:pStyle w:val="ad"/>
        <w:shd w:val="clear" w:color="auto" w:fill="FFFFFF"/>
        <w:tabs>
          <w:tab w:val="left" w:pos="567"/>
        </w:tabs>
        <w:spacing w:before="0" w:beforeAutospacing="0" w:after="0" w:afterAutospacing="0"/>
        <w:ind w:right="-2"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="0079239A">
        <w:rPr>
          <w:sz w:val="28"/>
          <w:szCs w:val="28"/>
          <w:lang w:val="ru-RU"/>
        </w:rPr>
        <w:t>1</w:t>
      </w:r>
      <w:r w:rsidR="002957A1" w:rsidRPr="005D744D">
        <w:rPr>
          <w:sz w:val="28"/>
          <w:szCs w:val="28"/>
          <w:lang w:val="ru-RU"/>
        </w:rPr>
        <w:t xml:space="preserve">. </w:t>
      </w:r>
      <w:r w:rsidR="00A11912">
        <w:rPr>
          <w:sz w:val="28"/>
          <w:szCs w:val="28"/>
          <w:lang w:val="ru-RU"/>
        </w:rPr>
        <w:t>Т</w:t>
      </w:r>
      <w:r w:rsidR="002957A1" w:rsidRPr="005D744D">
        <w:rPr>
          <w:sz w:val="28"/>
          <w:szCs w:val="28"/>
          <w:lang w:val="ru-RU"/>
        </w:rPr>
        <w:t xml:space="preserve">ребования </w:t>
      </w:r>
      <w:r w:rsidR="00A11912">
        <w:rPr>
          <w:sz w:val="28"/>
          <w:szCs w:val="28"/>
          <w:lang w:val="ru-RU"/>
        </w:rPr>
        <w:t>к речи</w:t>
      </w:r>
      <w:r w:rsidR="00961F60">
        <w:rPr>
          <w:sz w:val="28"/>
          <w:szCs w:val="28"/>
          <w:lang w:val="ru-RU"/>
        </w:rPr>
        <w:t xml:space="preserve"> педагога</w:t>
      </w:r>
      <w:r>
        <w:rPr>
          <w:sz w:val="28"/>
          <w:szCs w:val="28"/>
          <w:lang w:val="ru-RU"/>
        </w:rPr>
        <w:t xml:space="preserve"> предусматривает</w:t>
      </w:r>
      <w:r w:rsidR="002957A1">
        <w:rPr>
          <w:sz w:val="28"/>
          <w:szCs w:val="28"/>
          <w:lang w:val="ru-RU"/>
        </w:rPr>
        <w:t>:</w:t>
      </w:r>
    </w:p>
    <w:p w:rsidR="002957A1" w:rsidRDefault="002957A1" w:rsidP="00451282">
      <w:pPr>
        <w:pStyle w:val="ad"/>
        <w:shd w:val="clear" w:color="auto" w:fill="FFFFFF"/>
        <w:tabs>
          <w:tab w:val="left" w:pos="567"/>
        </w:tabs>
        <w:spacing w:before="0" w:beforeAutospacing="0" w:after="0" w:afterAutospacing="0"/>
        <w:ind w:right="-2"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1) </w:t>
      </w:r>
      <w:r w:rsidR="00145DD8">
        <w:rPr>
          <w:sz w:val="28"/>
          <w:szCs w:val="28"/>
          <w:lang w:val="ru-RU"/>
        </w:rPr>
        <w:t>информативную</w:t>
      </w:r>
      <w:r w:rsidRPr="005D744D">
        <w:rPr>
          <w:sz w:val="28"/>
          <w:szCs w:val="28"/>
          <w:lang w:val="ru-RU"/>
        </w:rPr>
        <w:t>, правильн</w:t>
      </w:r>
      <w:r w:rsidR="00145DD8">
        <w:rPr>
          <w:sz w:val="28"/>
          <w:szCs w:val="28"/>
          <w:lang w:val="ru-RU"/>
        </w:rPr>
        <w:t>ую, точную, логичную и доступную</w:t>
      </w:r>
      <w:r w:rsidRPr="005D744D">
        <w:rPr>
          <w:sz w:val="28"/>
          <w:szCs w:val="28"/>
          <w:lang w:val="ru-RU"/>
        </w:rPr>
        <w:t>, чист</w:t>
      </w:r>
      <w:r w:rsidR="00145DD8">
        <w:rPr>
          <w:sz w:val="28"/>
          <w:szCs w:val="28"/>
          <w:lang w:val="ru-RU"/>
        </w:rPr>
        <w:t>ую</w:t>
      </w:r>
      <w:r w:rsidRPr="005D744D">
        <w:rPr>
          <w:sz w:val="28"/>
          <w:szCs w:val="28"/>
          <w:lang w:val="ru-RU"/>
        </w:rPr>
        <w:t>, выра</w:t>
      </w:r>
      <w:r w:rsidR="00145DD8">
        <w:rPr>
          <w:sz w:val="28"/>
          <w:szCs w:val="28"/>
          <w:lang w:val="ru-RU"/>
        </w:rPr>
        <w:t>зительную, богатую и образную речь</w:t>
      </w:r>
      <w:r>
        <w:rPr>
          <w:sz w:val="28"/>
          <w:szCs w:val="28"/>
          <w:lang w:val="ru-RU"/>
        </w:rPr>
        <w:t>;</w:t>
      </w:r>
    </w:p>
    <w:p w:rsidR="002957A1" w:rsidRPr="005D744D" w:rsidRDefault="00A11912" w:rsidP="00451282">
      <w:pPr>
        <w:pStyle w:val="ad"/>
        <w:shd w:val="clear" w:color="auto" w:fill="FFFFFF"/>
        <w:tabs>
          <w:tab w:val="left" w:pos="567"/>
        </w:tabs>
        <w:spacing w:before="0" w:beforeAutospacing="0" w:after="0" w:afterAutospacing="0"/>
        <w:ind w:right="-2"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2) </w:t>
      </w:r>
      <w:r w:rsidR="002957A1" w:rsidRPr="005D744D">
        <w:rPr>
          <w:sz w:val="28"/>
          <w:szCs w:val="28"/>
          <w:lang w:val="ru-RU"/>
        </w:rPr>
        <w:t xml:space="preserve"> уменьшение объема собственной речи в пользу речи обучающихся.</w:t>
      </w:r>
    </w:p>
    <w:p w:rsidR="002957A1" w:rsidRPr="005D744D" w:rsidRDefault="00C057D4" w:rsidP="002D3851">
      <w:pPr>
        <w:pStyle w:val="1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12</w:t>
      </w:r>
      <w:r w:rsidR="002957A1" w:rsidRPr="005D744D">
        <w:rPr>
          <w:sz w:val="28"/>
          <w:szCs w:val="28"/>
          <w:lang w:val="ru-RU"/>
        </w:rPr>
        <w:t>. Формирование у обучающихся академического языка, специфичного для предмета – одно из базовых на</w:t>
      </w:r>
      <w:r w:rsidR="002957A1">
        <w:rPr>
          <w:sz w:val="28"/>
          <w:szCs w:val="28"/>
          <w:lang w:val="ru-RU"/>
        </w:rPr>
        <w:t>правлений коррекционной работы</w:t>
      </w:r>
      <w:r w:rsidR="00A11912">
        <w:rPr>
          <w:sz w:val="28"/>
          <w:szCs w:val="28"/>
          <w:lang w:val="ru-RU"/>
        </w:rPr>
        <w:t>.</w:t>
      </w:r>
    </w:p>
    <w:p w:rsidR="00BF2496" w:rsidRPr="00C6001D" w:rsidRDefault="00C057D4" w:rsidP="00BF2496">
      <w:pPr>
        <w:pStyle w:val="ac"/>
        <w:rPr>
          <w:strike w:val="0"/>
        </w:rPr>
      </w:pPr>
      <w:r>
        <w:rPr>
          <w:strike w:val="0"/>
        </w:rPr>
        <w:t>1</w:t>
      </w:r>
      <w:r>
        <w:rPr>
          <w:strike w:val="0"/>
          <w:lang w:val="ru-RU"/>
        </w:rPr>
        <w:t>3</w:t>
      </w:r>
      <w:r w:rsidR="002957A1" w:rsidRPr="00C6001D">
        <w:rPr>
          <w:strike w:val="0"/>
        </w:rPr>
        <w:t xml:space="preserve">. В целях системного формирования научно – терминологического словаря учитель предоставляет логопеду класса предметный словарный фонд для его уточнения и введения в активный словарь обучающихся с </w:t>
      </w:r>
      <w:r w:rsidR="00C63329" w:rsidRPr="00C63329">
        <w:rPr>
          <w:strike w:val="0"/>
          <w:lang w:val="ru-RU"/>
        </w:rPr>
        <w:t>тяжелыми нарушениями речи</w:t>
      </w:r>
      <w:r w:rsidR="002957A1" w:rsidRPr="00C6001D">
        <w:rPr>
          <w:strike w:val="0"/>
        </w:rPr>
        <w:t xml:space="preserve"> на логоп</w:t>
      </w:r>
      <w:r w:rsidR="00A11912" w:rsidRPr="00C6001D">
        <w:rPr>
          <w:strike w:val="0"/>
        </w:rPr>
        <w:t>едических занятиях</w:t>
      </w:r>
      <w:r w:rsidR="002957A1" w:rsidRPr="00C6001D">
        <w:rPr>
          <w:strike w:val="0"/>
        </w:rPr>
        <w:t>.</w:t>
      </w:r>
    </w:p>
    <w:p w:rsidR="002957A1" w:rsidRPr="00C6001D" w:rsidRDefault="00C057D4" w:rsidP="00BF2496">
      <w:pPr>
        <w:pStyle w:val="ac"/>
        <w:rPr>
          <w:strike w:val="0"/>
        </w:rPr>
      </w:pPr>
      <w:r>
        <w:rPr>
          <w:strike w:val="0"/>
        </w:rPr>
        <w:t>1</w:t>
      </w:r>
      <w:r>
        <w:rPr>
          <w:strike w:val="0"/>
          <w:lang w:val="ru-RU"/>
        </w:rPr>
        <w:t>4</w:t>
      </w:r>
      <w:r w:rsidR="002957A1" w:rsidRPr="00C6001D">
        <w:rPr>
          <w:strike w:val="0"/>
        </w:rPr>
        <w:t>. Кабинет информатики организуется как учебно-воспитательное подразделение школы для проведения теоретических и практических, классных и внеклассных занятий.</w:t>
      </w:r>
    </w:p>
    <w:bookmarkEnd w:id="2"/>
    <w:p w:rsidR="002957A1" w:rsidRDefault="002957A1" w:rsidP="00A11912">
      <w:pPr>
        <w:pStyle w:val="33"/>
        <w:shd w:val="clear" w:color="auto" w:fill="auto"/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2496" w:rsidRDefault="00BF2496" w:rsidP="00451282">
      <w:pPr>
        <w:pStyle w:val="33"/>
        <w:shd w:val="clear" w:color="auto" w:fill="auto"/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957A1" w:rsidRPr="00EF79C3" w:rsidRDefault="00A11912" w:rsidP="00BF2496">
      <w:pPr>
        <w:pStyle w:val="33"/>
        <w:shd w:val="clear" w:color="auto" w:fill="auto"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kk-KZ" w:eastAsia="en-US"/>
        </w:rPr>
      </w:pPr>
      <w:r>
        <w:rPr>
          <w:rFonts w:ascii="Times New Roman" w:hAnsi="Times New Roman" w:cs="Times New Roman"/>
          <w:sz w:val="28"/>
          <w:szCs w:val="28"/>
        </w:rPr>
        <w:t>Глава 3</w:t>
      </w:r>
      <w:r w:rsidR="002957A1" w:rsidRPr="00451282">
        <w:rPr>
          <w:rFonts w:ascii="Times New Roman" w:hAnsi="Times New Roman" w:cs="Times New Roman"/>
          <w:sz w:val="28"/>
          <w:szCs w:val="28"/>
        </w:rPr>
        <w:t xml:space="preserve">. Организация содержания </w:t>
      </w:r>
      <w:r w:rsidR="002957A1" w:rsidRPr="00EF79C3">
        <w:rPr>
          <w:rFonts w:ascii="Times New Roman" w:hAnsi="Times New Roman" w:cs="Times New Roman"/>
          <w:sz w:val="28"/>
          <w:szCs w:val="28"/>
          <w:shd w:val="clear" w:color="auto" w:fill="FFFFFF"/>
          <w:lang w:val="kk-KZ" w:eastAsia="en-US"/>
        </w:rPr>
        <w:t>учебного предмета</w:t>
      </w:r>
      <w:r w:rsidR="00EF79C3" w:rsidRPr="00EF79C3">
        <w:rPr>
          <w:rFonts w:ascii="Times New Roman" w:hAnsi="Times New Roman" w:cs="Times New Roman"/>
          <w:sz w:val="28"/>
          <w:szCs w:val="28"/>
          <w:shd w:val="clear" w:color="auto" w:fill="FFFFFF"/>
          <w:lang w:val="kk-KZ" w:eastAsia="en-US"/>
        </w:rPr>
        <w:t xml:space="preserve"> «Информатика»</w:t>
      </w:r>
    </w:p>
    <w:p w:rsidR="002957A1" w:rsidRPr="00C6001D" w:rsidRDefault="002957A1" w:rsidP="00BF2496">
      <w:pPr>
        <w:pStyle w:val="ac"/>
        <w:rPr>
          <w:strike w:val="0"/>
          <w:lang w:eastAsia="ru-RU"/>
        </w:rPr>
      </w:pPr>
    </w:p>
    <w:p w:rsidR="002957A1" w:rsidRPr="00C6001D" w:rsidRDefault="00C057D4" w:rsidP="00BF2496">
      <w:pPr>
        <w:pStyle w:val="ac"/>
        <w:rPr>
          <w:strike w:val="0"/>
          <w:lang w:eastAsia="ru-RU"/>
        </w:rPr>
      </w:pPr>
      <w:r>
        <w:rPr>
          <w:strike w:val="0"/>
          <w:lang w:eastAsia="ru-RU"/>
        </w:rPr>
        <w:t>1</w:t>
      </w:r>
      <w:r>
        <w:rPr>
          <w:strike w:val="0"/>
          <w:lang w:val="ru-RU" w:eastAsia="ru-RU"/>
        </w:rPr>
        <w:t>5</w:t>
      </w:r>
      <w:r w:rsidR="002957A1" w:rsidRPr="00C6001D">
        <w:rPr>
          <w:strike w:val="0"/>
          <w:lang w:eastAsia="ru-RU"/>
        </w:rPr>
        <w:t>. Объем учебной нагрузки по учебному предмету «Информатика» составляет:</w:t>
      </w:r>
    </w:p>
    <w:p w:rsidR="002957A1" w:rsidRPr="00451282" w:rsidRDefault="002957A1" w:rsidP="00451282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51282">
        <w:rPr>
          <w:rFonts w:ascii="Times New Roman" w:hAnsi="Times New Roman"/>
          <w:sz w:val="28"/>
          <w:szCs w:val="28"/>
          <w:lang w:val="ru-RU"/>
        </w:rPr>
        <w:t>1) в 5 классе</w:t>
      </w:r>
      <w:r w:rsidR="00BF249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1282">
        <w:rPr>
          <w:rFonts w:ascii="Times New Roman" w:hAnsi="Times New Roman"/>
          <w:bCs/>
          <w:color w:val="000000"/>
          <w:sz w:val="28"/>
          <w:szCs w:val="28"/>
          <w:lang w:val="ru-RU" w:eastAsia="en-GB"/>
        </w:rPr>
        <w:t>– 1</w:t>
      </w:r>
      <w:r w:rsidRPr="00451282">
        <w:rPr>
          <w:rFonts w:ascii="Times New Roman" w:hAnsi="Times New Roman"/>
          <w:sz w:val="28"/>
          <w:szCs w:val="28"/>
          <w:lang w:val="ru-RU"/>
        </w:rPr>
        <w:t xml:space="preserve"> час в неделю, 34 часа в учебном году;</w:t>
      </w:r>
    </w:p>
    <w:p w:rsidR="002957A1" w:rsidRPr="00451282" w:rsidRDefault="002957A1" w:rsidP="00451282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51282">
        <w:rPr>
          <w:rFonts w:ascii="Times New Roman" w:hAnsi="Times New Roman"/>
          <w:sz w:val="28"/>
          <w:szCs w:val="28"/>
          <w:lang w:val="ru-RU"/>
        </w:rPr>
        <w:t xml:space="preserve">2) в 6 классе </w:t>
      </w:r>
      <w:r w:rsidRPr="00451282">
        <w:rPr>
          <w:rFonts w:ascii="Times New Roman" w:hAnsi="Times New Roman"/>
          <w:bCs/>
          <w:color w:val="000000"/>
          <w:sz w:val="28"/>
          <w:szCs w:val="28"/>
          <w:lang w:val="ru-RU" w:eastAsia="en-GB"/>
        </w:rPr>
        <w:t>– 1</w:t>
      </w:r>
      <w:r w:rsidRPr="00451282">
        <w:rPr>
          <w:rFonts w:ascii="Times New Roman" w:hAnsi="Times New Roman"/>
          <w:sz w:val="28"/>
          <w:szCs w:val="28"/>
          <w:lang w:val="ru-RU"/>
        </w:rPr>
        <w:t xml:space="preserve"> час в неделю, 34 часа в учебном году;</w:t>
      </w:r>
    </w:p>
    <w:p w:rsidR="002957A1" w:rsidRPr="00451282" w:rsidRDefault="002957A1" w:rsidP="00451282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51282">
        <w:rPr>
          <w:rFonts w:ascii="Times New Roman" w:hAnsi="Times New Roman"/>
          <w:sz w:val="28"/>
          <w:szCs w:val="28"/>
          <w:lang w:val="ru-RU"/>
        </w:rPr>
        <w:t xml:space="preserve">3) в 7 классе </w:t>
      </w:r>
      <w:r w:rsidRPr="00451282">
        <w:rPr>
          <w:rFonts w:ascii="Times New Roman" w:hAnsi="Times New Roman"/>
          <w:bCs/>
          <w:color w:val="000000"/>
          <w:sz w:val="28"/>
          <w:szCs w:val="28"/>
          <w:lang w:val="ru-RU" w:eastAsia="en-GB"/>
        </w:rPr>
        <w:t>– 1</w:t>
      </w:r>
      <w:r w:rsidRPr="00451282">
        <w:rPr>
          <w:rFonts w:ascii="Times New Roman" w:hAnsi="Times New Roman"/>
          <w:sz w:val="28"/>
          <w:szCs w:val="28"/>
          <w:lang w:val="ru-RU"/>
        </w:rPr>
        <w:t xml:space="preserve"> час в неделю, 34 часа в учебном году;</w:t>
      </w:r>
    </w:p>
    <w:p w:rsidR="002957A1" w:rsidRPr="00451282" w:rsidRDefault="002957A1" w:rsidP="00451282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51282">
        <w:rPr>
          <w:rFonts w:ascii="Times New Roman" w:hAnsi="Times New Roman"/>
          <w:sz w:val="28"/>
          <w:szCs w:val="28"/>
          <w:lang w:val="ru-RU"/>
        </w:rPr>
        <w:t xml:space="preserve">4) в 8 классе </w:t>
      </w:r>
      <w:r w:rsidRPr="00451282">
        <w:rPr>
          <w:rFonts w:ascii="Times New Roman" w:hAnsi="Times New Roman"/>
          <w:bCs/>
          <w:color w:val="000000"/>
          <w:sz w:val="28"/>
          <w:szCs w:val="28"/>
          <w:lang w:val="ru-RU" w:eastAsia="en-GB"/>
        </w:rPr>
        <w:t>– 1</w:t>
      </w:r>
      <w:r w:rsidRPr="00451282">
        <w:rPr>
          <w:rFonts w:ascii="Times New Roman" w:hAnsi="Times New Roman"/>
          <w:sz w:val="28"/>
          <w:szCs w:val="28"/>
          <w:lang w:val="ru-RU"/>
        </w:rPr>
        <w:t xml:space="preserve"> час в неделю, 34 часа в учебном году;</w:t>
      </w:r>
    </w:p>
    <w:p w:rsidR="002957A1" w:rsidRPr="00451282" w:rsidRDefault="002957A1" w:rsidP="00451282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51282">
        <w:rPr>
          <w:rFonts w:ascii="Times New Roman" w:hAnsi="Times New Roman"/>
          <w:sz w:val="28"/>
          <w:szCs w:val="28"/>
          <w:lang w:val="ru-RU"/>
        </w:rPr>
        <w:t xml:space="preserve">5) в 9 классе </w:t>
      </w:r>
      <w:r w:rsidRPr="00451282">
        <w:rPr>
          <w:rFonts w:ascii="Times New Roman" w:hAnsi="Times New Roman"/>
          <w:bCs/>
          <w:color w:val="000000"/>
          <w:sz w:val="28"/>
          <w:szCs w:val="28"/>
          <w:lang w:val="ru-RU" w:eastAsia="en-GB"/>
        </w:rPr>
        <w:t>– 1</w:t>
      </w:r>
      <w:r w:rsidRPr="00451282">
        <w:rPr>
          <w:rFonts w:ascii="Times New Roman" w:hAnsi="Times New Roman"/>
          <w:sz w:val="28"/>
          <w:szCs w:val="28"/>
          <w:lang w:val="ru-RU"/>
        </w:rPr>
        <w:t xml:space="preserve"> час в неделю, 34 часа в учебном году;</w:t>
      </w:r>
    </w:p>
    <w:p w:rsidR="002957A1" w:rsidRPr="00451282" w:rsidRDefault="002957A1" w:rsidP="00C057D4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51282">
        <w:rPr>
          <w:rFonts w:ascii="Times New Roman" w:hAnsi="Times New Roman"/>
          <w:sz w:val="28"/>
          <w:szCs w:val="28"/>
          <w:lang w:val="ru-RU"/>
        </w:rPr>
        <w:t xml:space="preserve">6) в 10 классе </w:t>
      </w:r>
      <w:r w:rsidRPr="00451282">
        <w:rPr>
          <w:rFonts w:ascii="Times New Roman" w:hAnsi="Times New Roman"/>
          <w:bCs/>
          <w:color w:val="000000"/>
          <w:sz w:val="28"/>
          <w:szCs w:val="28"/>
          <w:lang w:val="ru-RU" w:eastAsia="en-GB"/>
        </w:rPr>
        <w:t>– 1</w:t>
      </w:r>
      <w:r w:rsidRPr="00451282">
        <w:rPr>
          <w:rFonts w:ascii="Times New Roman" w:hAnsi="Times New Roman"/>
          <w:sz w:val="28"/>
          <w:szCs w:val="28"/>
          <w:lang w:val="ru-RU"/>
        </w:rPr>
        <w:t xml:space="preserve"> час в неделю, 34 часа в учебном году.</w:t>
      </w:r>
    </w:p>
    <w:p w:rsidR="002957A1" w:rsidRPr="00451282" w:rsidRDefault="00C057D4" w:rsidP="00C057D4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bookmarkStart w:id="3" w:name="_Toc443491391"/>
      <w:r>
        <w:rPr>
          <w:rFonts w:ascii="Times New Roman" w:hAnsi="Times New Roman"/>
          <w:color w:val="000000"/>
          <w:sz w:val="28"/>
          <w:szCs w:val="28"/>
          <w:lang w:val="ru-RU"/>
        </w:rPr>
        <w:t>16</w:t>
      </w:r>
      <w:r w:rsidR="002957A1" w:rsidRPr="006F7728">
        <w:rPr>
          <w:rFonts w:ascii="Times New Roman" w:hAnsi="Times New Roman"/>
          <w:color w:val="000000"/>
          <w:sz w:val="28"/>
          <w:szCs w:val="28"/>
          <w:lang w:val="ru-RU"/>
        </w:rPr>
        <w:t>. Содержание учебного предмета</w:t>
      </w:r>
      <w:bookmarkEnd w:id="3"/>
      <w:r w:rsidR="00BF2496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2957A1" w:rsidRPr="00451282">
        <w:rPr>
          <w:rFonts w:ascii="Times New Roman" w:hAnsi="Times New Roman"/>
          <w:bCs/>
          <w:sz w:val="28"/>
          <w:szCs w:val="28"/>
          <w:lang w:val="kk-KZ"/>
        </w:rPr>
        <w:t xml:space="preserve">организовано по разделам обучения. </w:t>
      </w:r>
      <w:r w:rsidR="002957A1" w:rsidRPr="00451282">
        <w:rPr>
          <w:rFonts w:ascii="Times New Roman" w:hAnsi="Times New Roman"/>
          <w:bCs/>
          <w:sz w:val="28"/>
          <w:szCs w:val="28"/>
          <w:lang w:val="kk-KZ"/>
        </w:rPr>
        <w:lastRenderedPageBreak/>
        <w:t>Разделы разбиты на подразделы, которые отражают цели обучения по классам в виде ожидаемых результатов: навыка или умения, знания или понимания.</w:t>
      </w:r>
    </w:p>
    <w:p w:rsidR="002957A1" w:rsidRPr="006F7728" w:rsidRDefault="00C057D4" w:rsidP="00C057D4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17</w:t>
      </w:r>
      <w:r w:rsidR="002957A1" w:rsidRPr="00451282">
        <w:rPr>
          <w:rFonts w:ascii="Times New Roman" w:hAnsi="Times New Roman"/>
          <w:bCs/>
          <w:sz w:val="28"/>
          <w:szCs w:val="28"/>
          <w:lang w:val="kk-KZ"/>
        </w:rPr>
        <w:t xml:space="preserve">. </w:t>
      </w:r>
      <w:r w:rsidR="00BF2496" w:rsidRPr="00BF2496">
        <w:rPr>
          <w:rFonts w:ascii="Times New Roman" w:hAnsi="Times New Roman"/>
          <w:sz w:val="28"/>
          <w:szCs w:val="28"/>
          <w:lang w:val="ru-RU"/>
        </w:rPr>
        <w:t xml:space="preserve">Содержание учебного предмета включает </w:t>
      </w:r>
      <w:r w:rsidR="00BF2496">
        <w:rPr>
          <w:rFonts w:ascii="Times New Roman" w:hAnsi="Times New Roman"/>
          <w:sz w:val="28"/>
          <w:szCs w:val="28"/>
          <w:lang w:val="ru-RU"/>
        </w:rPr>
        <w:t>4</w:t>
      </w:r>
      <w:r w:rsidR="00BF2496" w:rsidRPr="00BF2496">
        <w:rPr>
          <w:rFonts w:ascii="Times New Roman" w:hAnsi="Times New Roman"/>
          <w:sz w:val="28"/>
          <w:szCs w:val="28"/>
          <w:lang w:val="ru-RU"/>
        </w:rPr>
        <w:t xml:space="preserve"> раздел</w:t>
      </w:r>
      <w:r w:rsidR="00BF2496">
        <w:rPr>
          <w:rFonts w:ascii="Times New Roman" w:hAnsi="Times New Roman"/>
          <w:sz w:val="28"/>
          <w:szCs w:val="28"/>
          <w:lang w:val="ru-RU"/>
        </w:rPr>
        <w:t>а</w:t>
      </w:r>
      <w:r w:rsidR="002957A1" w:rsidRPr="006F7728">
        <w:rPr>
          <w:rFonts w:ascii="Times New Roman" w:hAnsi="Times New Roman"/>
          <w:color w:val="000000"/>
          <w:sz w:val="28"/>
          <w:szCs w:val="28"/>
          <w:lang w:val="ru-RU"/>
        </w:rPr>
        <w:t>:</w:t>
      </w:r>
    </w:p>
    <w:p w:rsidR="002957A1" w:rsidRPr="006F7728" w:rsidRDefault="002957A1" w:rsidP="00C057D4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F7728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BF2496">
        <w:rPr>
          <w:rFonts w:ascii="Times New Roman" w:hAnsi="Times New Roman"/>
          <w:sz w:val="28"/>
          <w:szCs w:val="28"/>
          <w:lang w:val="ru-RU"/>
        </w:rPr>
        <w:t xml:space="preserve">раздел </w:t>
      </w:r>
      <w:r w:rsidR="00EF79C3">
        <w:rPr>
          <w:rFonts w:ascii="Times New Roman" w:hAnsi="Times New Roman"/>
          <w:sz w:val="28"/>
          <w:szCs w:val="28"/>
          <w:lang w:val="ru-RU"/>
        </w:rPr>
        <w:t xml:space="preserve">1 </w:t>
      </w:r>
      <w:r w:rsidR="00BF2496">
        <w:rPr>
          <w:rFonts w:ascii="Times New Roman" w:hAnsi="Times New Roman"/>
          <w:sz w:val="28"/>
          <w:szCs w:val="28"/>
          <w:lang w:val="kk-KZ"/>
        </w:rPr>
        <w:t>«К</w:t>
      </w:r>
      <w:r w:rsidRPr="006F7728">
        <w:rPr>
          <w:rFonts w:ascii="Times New Roman" w:hAnsi="Times New Roman"/>
          <w:sz w:val="28"/>
          <w:szCs w:val="28"/>
          <w:lang w:val="ru-RU"/>
        </w:rPr>
        <w:t>омпьютерные системы</w:t>
      </w:r>
      <w:r w:rsidR="00BF2496">
        <w:rPr>
          <w:rFonts w:ascii="Times New Roman" w:hAnsi="Times New Roman"/>
          <w:sz w:val="28"/>
          <w:szCs w:val="28"/>
          <w:lang w:val="ru-RU"/>
        </w:rPr>
        <w:t>»</w:t>
      </w:r>
      <w:r w:rsidRPr="006F7728">
        <w:rPr>
          <w:rFonts w:ascii="Times New Roman" w:hAnsi="Times New Roman"/>
          <w:sz w:val="28"/>
          <w:szCs w:val="28"/>
          <w:lang w:val="ru-RU"/>
        </w:rPr>
        <w:t>;</w:t>
      </w:r>
    </w:p>
    <w:p w:rsidR="002957A1" w:rsidRPr="006F7728" w:rsidRDefault="002957A1" w:rsidP="00C057D4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F7728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BF2496">
        <w:rPr>
          <w:rFonts w:ascii="Times New Roman" w:hAnsi="Times New Roman"/>
          <w:sz w:val="28"/>
          <w:szCs w:val="28"/>
          <w:lang w:val="ru-RU"/>
        </w:rPr>
        <w:t xml:space="preserve">раздел </w:t>
      </w:r>
      <w:r w:rsidR="00EF79C3">
        <w:rPr>
          <w:rFonts w:ascii="Times New Roman" w:hAnsi="Times New Roman"/>
          <w:sz w:val="28"/>
          <w:szCs w:val="28"/>
          <w:lang w:val="ru-RU"/>
        </w:rPr>
        <w:t xml:space="preserve">2 </w:t>
      </w:r>
      <w:r w:rsidR="00BF2496">
        <w:rPr>
          <w:rFonts w:ascii="Times New Roman" w:hAnsi="Times New Roman"/>
          <w:sz w:val="28"/>
          <w:szCs w:val="28"/>
          <w:lang w:val="ru-RU"/>
        </w:rPr>
        <w:t>«И</w:t>
      </w:r>
      <w:r w:rsidRPr="006F7728">
        <w:rPr>
          <w:rFonts w:ascii="Times New Roman" w:hAnsi="Times New Roman"/>
          <w:sz w:val="28"/>
          <w:szCs w:val="28"/>
          <w:lang w:val="ru-RU"/>
        </w:rPr>
        <w:t>нформационные процессы</w:t>
      </w:r>
      <w:r w:rsidR="00BF2496">
        <w:rPr>
          <w:rFonts w:ascii="Times New Roman" w:hAnsi="Times New Roman"/>
          <w:sz w:val="28"/>
          <w:szCs w:val="28"/>
          <w:lang w:val="ru-RU"/>
        </w:rPr>
        <w:t>»</w:t>
      </w:r>
      <w:r w:rsidRPr="006F7728">
        <w:rPr>
          <w:rFonts w:ascii="Times New Roman" w:hAnsi="Times New Roman"/>
          <w:sz w:val="28"/>
          <w:szCs w:val="28"/>
          <w:lang w:val="ru-RU"/>
        </w:rPr>
        <w:t>;</w:t>
      </w:r>
    </w:p>
    <w:p w:rsidR="002957A1" w:rsidRPr="006F7728" w:rsidRDefault="00BF2496" w:rsidP="00C057D4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3) раздел </w:t>
      </w:r>
      <w:r w:rsidR="00EF79C3">
        <w:rPr>
          <w:rFonts w:ascii="Times New Roman" w:hAnsi="Times New Roman"/>
          <w:sz w:val="28"/>
          <w:szCs w:val="28"/>
          <w:lang w:val="ru-RU"/>
        </w:rPr>
        <w:t xml:space="preserve">3 </w:t>
      </w:r>
      <w:r>
        <w:rPr>
          <w:rFonts w:ascii="Times New Roman" w:hAnsi="Times New Roman"/>
          <w:sz w:val="28"/>
          <w:szCs w:val="28"/>
          <w:lang w:val="ru-RU"/>
        </w:rPr>
        <w:t>«Ко</w:t>
      </w:r>
      <w:r w:rsidR="002957A1" w:rsidRPr="006F7728">
        <w:rPr>
          <w:rFonts w:ascii="Times New Roman" w:hAnsi="Times New Roman"/>
          <w:sz w:val="28"/>
          <w:szCs w:val="28"/>
          <w:lang w:val="ru-RU"/>
        </w:rPr>
        <w:t>мпьютерное мышление</w:t>
      </w:r>
      <w:r>
        <w:rPr>
          <w:rFonts w:ascii="Times New Roman" w:hAnsi="Times New Roman"/>
          <w:sz w:val="28"/>
          <w:szCs w:val="28"/>
          <w:lang w:val="ru-RU"/>
        </w:rPr>
        <w:t>»</w:t>
      </w:r>
      <w:r w:rsidR="002957A1" w:rsidRPr="006F7728">
        <w:rPr>
          <w:rFonts w:ascii="Times New Roman" w:hAnsi="Times New Roman"/>
          <w:sz w:val="28"/>
          <w:szCs w:val="28"/>
          <w:lang w:val="ru-RU"/>
        </w:rPr>
        <w:t>;</w:t>
      </w:r>
    </w:p>
    <w:p w:rsidR="002957A1" w:rsidRPr="006F7728" w:rsidRDefault="00BF2496" w:rsidP="00C057D4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4) раздел </w:t>
      </w:r>
      <w:r w:rsidR="00EF79C3">
        <w:rPr>
          <w:rFonts w:ascii="Times New Roman" w:hAnsi="Times New Roman"/>
          <w:sz w:val="28"/>
          <w:szCs w:val="28"/>
          <w:lang w:val="ru-RU"/>
        </w:rPr>
        <w:t xml:space="preserve">4 </w:t>
      </w:r>
      <w:r>
        <w:rPr>
          <w:rFonts w:ascii="Times New Roman" w:hAnsi="Times New Roman"/>
          <w:sz w:val="28"/>
          <w:szCs w:val="28"/>
          <w:lang w:val="ru-RU"/>
        </w:rPr>
        <w:t>«З</w:t>
      </w:r>
      <w:r w:rsidR="002957A1" w:rsidRPr="006F7728">
        <w:rPr>
          <w:rFonts w:ascii="Times New Roman" w:hAnsi="Times New Roman"/>
          <w:sz w:val="28"/>
          <w:szCs w:val="28"/>
          <w:lang w:val="ru-RU"/>
        </w:rPr>
        <w:t>доровье и безопасность</w:t>
      </w:r>
      <w:r>
        <w:rPr>
          <w:rFonts w:ascii="Times New Roman" w:hAnsi="Times New Roman"/>
          <w:sz w:val="28"/>
          <w:szCs w:val="28"/>
          <w:lang w:val="ru-RU"/>
        </w:rPr>
        <w:t>»</w:t>
      </w:r>
      <w:r w:rsidR="002957A1" w:rsidRPr="006F7728">
        <w:rPr>
          <w:rFonts w:ascii="Times New Roman" w:hAnsi="Times New Roman"/>
          <w:sz w:val="28"/>
          <w:szCs w:val="28"/>
          <w:lang w:val="ru-RU"/>
        </w:rPr>
        <w:t>.</w:t>
      </w:r>
    </w:p>
    <w:p w:rsidR="002957A1" w:rsidRPr="006F7728" w:rsidRDefault="00EF79C3" w:rsidP="00C057D4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1</w:t>
      </w:r>
      <w:r w:rsidR="004638D0">
        <w:rPr>
          <w:rFonts w:ascii="Times New Roman" w:hAnsi="Times New Roman"/>
          <w:color w:val="000000"/>
          <w:sz w:val="28"/>
          <w:szCs w:val="28"/>
          <w:lang w:val="ru-RU"/>
        </w:rPr>
        <w:t>8</w:t>
      </w:r>
      <w:r w:rsidR="00BF2496">
        <w:rPr>
          <w:rFonts w:ascii="Times New Roman" w:hAnsi="Times New Roman"/>
          <w:color w:val="000000"/>
          <w:sz w:val="28"/>
          <w:szCs w:val="28"/>
          <w:lang w:val="ru-RU"/>
        </w:rPr>
        <w:t xml:space="preserve">. </w:t>
      </w:r>
      <w:r w:rsidR="002957A1" w:rsidRPr="006F7728">
        <w:rPr>
          <w:rFonts w:ascii="Times New Roman" w:hAnsi="Times New Roman"/>
          <w:color w:val="000000"/>
          <w:sz w:val="28"/>
          <w:szCs w:val="28"/>
          <w:lang w:val="ru-RU"/>
        </w:rPr>
        <w:t>Раз</w:t>
      </w:r>
      <w:r w:rsidR="00BF2496">
        <w:rPr>
          <w:rFonts w:ascii="Times New Roman" w:hAnsi="Times New Roman"/>
          <w:color w:val="000000"/>
          <w:sz w:val="28"/>
          <w:szCs w:val="28"/>
          <w:lang w:val="ru-RU"/>
        </w:rPr>
        <w:t>дел</w:t>
      </w:r>
      <w:r w:rsidR="002957A1" w:rsidRPr="006F7728">
        <w:rPr>
          <w:rFonts w:ascii="Times New Roman" w:hAnsi="Times New Roman"/>
          <w:color w:val="000000"/>
          <w:sz w:val="28"/>
          <w:szCs w:val="28"/>
          <w:lang w:val="ru-RU"/>
        </w:rPr>
        <w:t xml:space="preserve"> «</w:t>
      </w:r>
      <w:r w:rsidR="002957A1" w:rsidRPr="006F7728">
        <w:rPr>
          <w:rFonts w:ascii="Times New Roman" w:hAnsi="Times New Roman"/>
          <w:sz w:val="28"/>
          <w:szCs w:val="28"/>
          <w:lang w:val="ru-RU"/>
        </w:rPr>
        <w:t>Компьютерные системы</w:t>
      </w:r>
      <w:r w:rsidR="002957A1" w:rsidRPr="006F7728">
        <w:rPr>
          <w:rFonts w:ascii="Times New Roman" w:hAnsi="Times New Roman"/>
          <w:color w:val="000000"/>
          <w:sz w:val="28"/>
          <w:szCs w:val="28"/>
          <w:lang w:val="ru-RU"/>
        </w:rPr>
        <w:t xml:space="preserve">» включает следующие подразделы: </w:t>
      </w:r>
    </w:p>
    <w:p w:rsidR="002957A1" w:rsidRPr="006F7728" w:rsidRDefault="002957A1" w:rsidP="00451282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6F7728">
        <w:rPr>
          <w:rFonts w:ascii="Times New Roman" w:hAnsi="Times New Roman"/>
          <w:color w:val="000000"/>
          <w:sz w:val="28"/>
          <w:szCs w:val="28"/>
          <w:lang w:val="ru-RU"/>
        </w:rPr>
        <w:t xml:space="preserve">1) </w:t>
      </w:r>
      <w:r w:rsidRPr="006F7728">
        <w:rPr>
          <w:rFonts w:ascii="Times New Roman" w:hAnsi="Times New Roman"/>
          <w:sz w:val="28"/>
          <w:szCs w:val="28"/>
          <w:lang w:val="ru-RU" w:eastAsia="en-GB"/>
        </w:rPr>
        <w:t>устройства компьютера;</w:t>
      </w:r>
    </w:p>
    <w:p w:rsidR="002957A1" w:rsidRPr="006F7728" w:rsidRDefault="002957A1" w:rsidP="00451282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6F7728">
        <w:rPr>
          <w:rFonts w:ascii="Times New Roman" w:hAnsi="Times New Roman"/>
          <w:sz w:val="28"/>
          <w:szCs w:val="28"/>
          <w:lang w:val="ru-RU"/>
        </w:rPr>
        <w:t>2)</w:t>
      </w:r>
      <w:r w:rsidRPr="006F7728">
        <w:rPr>
          <w:rFonts w:ascii="Times New Roman" w:hAnsi="Times New Roman"/>
          <w:sz w:val="28"/>
          <w:szCs w:val="28"/>
          <w:lang w:val="ru-RU" w:eastAsia="en-GB"/>
        </w:rPr>
        <w:t xml:space="preserve"> программное обеспечение;</w:t>
      </w:r>
    </w:p>
    <w:p w:rsidR="002957A1" w:rsidRPr="006F7728" w:rsidRDefault="002957A1" w:rsidP="00451282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6F7728">
        <w:rPr>
          <w:rFonts w:ascii="Times New Roman" w:hAnsi="Times New Roman"/>
          <w:sz w:val="28"/>
          <w:szCs w:val="28"/>
          <w:lang w:val="ru-RU" w:eastAsia="en-GB"/>
        </w:rPr>
        <w:t>3) компьютерные сети.</w:t>
      </w:r>
    </w:p>
    <w:p w:rsidR="002957A1" w:rsidRPr="006F7728" w:rsidRDefault="004638D0" w:rsidP="00451282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19</w:t>
      </w:r>
      <w:r w:rsidR="00BF2496">
        <w:rPr>
          <w:rFonts w:ascii="Times New Roman" w:hAnsi="Times New Roman"/>
          <w:color w:val="000000"/>
          <w:sz w:val="28"/>
          <w:szCs w:val="28"/>
          <w:lang w:val="ru-RU"/>
        </w:rPr>
        <w:t>. Раздел</w:t>
      </w:r>
      <w:r w:rsidR="002957A1" w:rsidRPr="006F7728">
        <w:rPr>
          <w:rFonts w:ascii="Times New Roman" w:hAnsi="Times New Roman"/>
          <w:color w:val="000000"/>
          <w:sz w:val="28"/>
          <w:szCs w:val="28"/>
          <w:lang w:val="ru-RU"/>
        </w:rPr>
        <w:t xml:space="preserve"> «</w:t>
      </w:r>
      <w:r w:rsidR="002957A1" w:rsidRPr="006F7728">
        <w:rPr>
          <w:rFonts w:ascii="Times New Roman" w:hAnsi="Times New Roman"/>
          <w:sz w:val="28"/>
          <w:szCs w:val="28"/>
          <w:lang w:val="ru-RU"/>
        </w:rPr>
        <w:t>Информационные процессы</w:t>
      </w:r>
      <w:r w:rsidR="002957A1" w:rsidRPr="006F7728">
        <w:rPr>
          <w:rFonts w:ascii="Times New Roman" w:hAnsi="Times New Roman"/>
          <w:color w:val="000000"/>
          <w:sz w:val="28"/>
          <w:szCs w:val="28"/>
          <w:lang w:val="ru-RU"/>
        </w:rPr>
        <w:t>» включает следующие подразделы:</w:t>
      </w:r>
    </w:p>
    <w:p w:rsidR="002957A1" w:rsidRPr="006F7728" w:rsidRDefault="002957A1" w:rsidP="00451282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F7728">
        <w:rPr>
          <w:rFonts w:ascii="Times New Roman" w:hAnsi="Times New Roman"/>
          <w:sz w:val="28"/>
          <w:szCs w:val="28"/>
          <w:lang w:val="ru-RU"/>
        </w:rPr>
        <w:t>1) представление и измерение информации;</w:t>
      </w:r>
    </w:p>
    <w:p w:rsidR="002957A1" w:rsidRPr="006F7728" w:rsidRDefault="002957A1" w:rsidP="00451282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6F7728">
        <w:rPr>
          <w:rFonts w:ascii="Times New Roman" w:hAnsi="Times New Roman"/>
          <w:sz w:val="28"/>
          <w:szCs w:val="28"/>
          <w:lang w:val="ru-RU"/>
        </w:rPr>
        <w:t>2) с</w:t>
      </w:r>
      <w:r w:rsidRPr="006F7728">
        <w:rPr>
          <w:rFonts w:ascii="Times New Roman" w:hAnsi="Times New Roman"/>
          <w:sz w:val="28"/>
          <w:szCs w:val="28"/>
          <w:lang w:val="ru-RU" w:eastAsia="en-GB"/>
        </w:rPr>
        <w:t>оздание и преобразование информационных объектов.</w:t>
      </w:r>
    </w:p>
    <w:p w:rsidR="002957A1" w:rsidRPr="006F7728" w:rsidRDefault="004638D0" w:rsidP="00451282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20</w:t>
      </w:r>
      <w:r w:rsidR="00BF2496">
        <w:rPr>
          <w:rFonts w:ascii="Times New Roman" w:hAnsi="Times New Roman"/>
          <w:color w:val="000000"/>
          <w:sz w:val="28"/>
          <w:szCs w:val="28"/>
          <w:lang w:val="ru-RU"/>
        </w:rPr>
        <w:t>. Раздел</w:t>
      </w:r>
      <w:r w:rsidR="002957A1" w:rsidRPr="006F7728">
        <w:rPr>
          <w:rFonts w:ascii="Times New Roman" w:hAnsi="Times New Roman"/>
          <w:color w:val="000000"/>
          <w:sz w:val="28"/>
          <w:szCs w:val="28"/>
          <w:lang w:val="ru-RU"/>
        </w:rPr>
        <w:t xml:space="preserve"> «</w:t>
      </w:r>
      <w:r w:rsidR="002957A1" w:rsidRPr="006F7728">
        <w:rPr>
          <w:rFonts w:ascii="Times New Roman" w:hAnsi="Times New Roman"/>
          <w:sz w:val="28"/>
          <w:szCs w:val="28"/>
          <w:lang w:val="ru-RU"/>
        </w:rPr>
        <w:t>Компьютерное мышление</w:t>
      </w:r>
      <w:r w:rsidR="002957A1" w:rsidRPr="006F7728">
        <w:rPr>
          <w:rFonts w:ascii="Times New Roman" w:hAnsi="Times New Roman"/>
          <w:color w:val="000000"/>
          <w:sz w:val="28"/>
          <w:szCs w:val="28"/>
          <w:lang w:val="ru-RU"/>
        </w:rPr>
        <w:t>» включает следующие подразделы:</w:t>
      </w:r>
    </w:p>
    <w:p w:rsidR="002957A1" w:rsidRPr="006F7728" w:rsidRDefault="002957A1" w:rsidP="00451282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6F7728">
        <w:rPr>
          <w:rFonts w:ascii="Times New Roman" w:hAnsi="Times New Roman"/>
          <w:color w:val="000000"/>
          <w:sz w:val="28"/>
          <w:szCs w:val="28"/>
          <w:lang w:val="ru-RU"/>
        </w:rPr>
        <w:t>1) м</w:t>
      </w:r>
      <w:r w:rsidRPr="006F7728">
        <w:rPr>
          <w:rFonts w:ascii="Times New Roman" w:hAnsi="Times New Roman"/>
          <w:sz w:val="28"/>
          <w:szCs w:val="28"/>
          <w:lang w:val="ru-RU" w:eastAsia="en-GB"/>
        </w:rPr>
        <w:t>оделирование;</w:t>
      </w:r>
    </w:p>
    <w:p w:rsidR="002957A1" w:rsidRPr="006F7728" w:rsidRDefault="002957A1" w:rsidP="00451282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6F7728">
        <w:rPr>
          <w:rFonts w:ascii="Times New Roman" w:hAnsi="Times New Roman"/>
          <w:sz w:val="28"/>
          <w:szCs w:val="28"/>
          <w:lang w:val="ru-RU" w:eastAsia="en-GB"/>
        </w:rPr>
        <w:t>2) алгоритмы;</w:t>
      </w:r>
    </w:p>
    <w:p w:rsidR="002957A1" w:rsidRPr="006F7728" w:rsidRDefault="002957A1" w:rsidP="00451282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6F7728">
        <w:rPr>
          <w:rFonts w:ascii="Times New Roman" w:hAnsi="Times New Roman"/>
          <w:sz w:val="28"/>
          <w:szCs w:val="28"/>
          <w:lang w:val="ru-RU" w:eastAsia="en-GB"/>
        </w:rPr>
        <w:t>3) программирование.</w:t>
      </w:r>
    </w:p>
    <w:p w:rsidR="002957A1" w:rsidRPr="006F7728" w:rsidRDefault="004638D0" w:rsidP="00451282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21</w:t>
      </w:r>
      <w:r w:rsidR="00BF2496">
        <w:rPr>
          <w:rFonts w:ascii="Times New Roman" w:hAnsi="Times New Roman"/>
          <w:color w:val="000000"/>
          <w:sz w:val="28"/>
          <w:szCs w:val="28"/>
          <w:lang w:val="ru-RU"/>
        </w:rPr>
        <w:t xml:space="preserve">. Раздел </w:t>
      </w:r>
      <w:r w:rsidR="002957A1" w:rsidRPr="006F7728">
        <w:rPr>
          <w:rFonts w:ascii="Times New Roman" w:hAnsi="Times New Roman"/>
          <w:color w:val="000000"/>
          <w:sz w:val="28"/>
          <w:szCs w:val="28"/>
          <w:lang w:val="ru-RU"/>
        </w:rPr>
        <w:t>«</w:t>
      </w:r>
      <w:r w:rsidR="002957A1" w:rsidRPr="006F7728">
        <w:rPr>
          <w:rFonts w:ascii="Times New Roman" w:hAnsi="Times New Roman"/>
          <w:sz w:val="28"/>
          <w:szCs w:val="28"/>
          <w:lang w:val="ru-RU"/>
        </w:rPr>
        <w:t>Здоровье и безопасность</w:t>
      </w:r>
      <w:r w:rsidR="002957A1" w:rsidRPr="006F7728">
        <w:rPr>
          <w:rFonts w:ascii="Times New Roman" w:hAnsi="Times New Roman"/>
          <w:color w:val="000000"/>
          <w:sz w:val="28"/>
          <w:szCs w:val="28"/>
          <w:lang w:val="ru-RU"/>
        </w:rPr>
        <w:t>» включает следующие подразделы:</w:t>
      </w:r>
    </w:p>
    <w:p w:rsidR="002957A1" w:rsidRPr="006F7728" w:rsidRDefault="002957A1" w:rsidP="00451282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6F7728">
        <w:rPr>
          <w:rFonts w:ascii="Times New Roman" w:hAnsi="Times New Roman"/>
          <w:color w:val="000000"/>
          <w:sz w:val="28"/>
          <w:szCs w:val="28"/>
          <w:lang w:val="ru-RU"/>
        </w:rPr>
        <w:t>1) э</w:t>
      </w:r>
      <w:r w:rsidRPr="006F7728">
        <w:rPr>
          <w:rFonts w:ascii="Times New Roman" w:hAnsi="Times New Roman"/>
          <w:sz w:val="28"/>
          <w:szCs w:val="28"/>
          <w:lang w:val="ru-RU" w:eastAsia="en-GB"/>
        </w:rPr>
        <w:t>ргономика;</w:t>
      </w:r>
    </w:p>
    <w:p w:rsidR="002957A1" w:rsidRPr="006F7728" w:rsidRDefault="002957A1" w:rsidP="00451282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6F7728">
        <w:rPr>
          <w:rFonts w:ascii="Times New Roman" w:hAnsi="Times New Roman"/>
          <w:sz w:val="28"/>
          <w:szCs w:val="28"/>
          <w:lang w:val="ru-RU" w:eastAsia="en-GB"/>
        </w:rPr>
        <w:t>2) информационная и онлайн безопасность.</w:t>
      </w:r>
      <w:r w:rsidR="007D6872">
        <w:rPr>
          <w:rFonts w:ascii="Times New Roman" w:hAnsi="Times New Roman"/>
          <w:sz w:val="28"/>
          <w:szCs w:val="28"/>
          <w:lang w:val="ru-RU" w:eastAsia="en-GB"/>
        </w:rPr>
        <w:t xml:space="preserve"> </w:t>
      </w:r>
    </w:p>
    <w:p w:rsidR="002957A1" w:rsidRPr="006F7728" w:rsidRDefault="004638D0" w:rsidP="007E22E9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22</w:t>
      </w:r>
      <w:r w:rsidR="002957A1" w:rsidRPr="006F7728">
        <w:rPr>
          <w:rFonts w:ascii="Times New Roman" w:hAnsi="Times New Roman"/>
          <w:sz w:val="28"/>
          <w:szCs w:val="28"/>
          <w:lang w:val="ru-RU"/>
        </w:rPr>
        <w:t xml:space="preserve">. Базовое содержание учебного предмета </w:t>
      </w:r>
      <w:r w:rsidR="00BF2496">
        <w:rPr>
          <w:rFonts w:ascii="Times New Roman" w:hAnsi="Times New Roman"/>
          <w:sz w:val="28"/>
          <w:szCs w:val="28"/>
          <w:lang w:val="ru-RU"/>
        </w:rPr>
        <w:t>«Информатика» для 5 класса</w:t>
      </w:r>
      <w:r w:rsidR="002957A1" w:rsidRPr="006F7728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2957A1" w:rsidRPr="006F7728" w:rsidRDefault="002957A1" w:rsidP="007E22E9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F7728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4638D0">
        <w:rPr>
          <w:rFonts w:ascii="Times New Roman" w:hAnsi="Times New Roman"/>
          <w:sz w:val="28"/>
          <w:szCs w:val="28"/>
          <w:lang w:val="ru-RU"/>
        </w:rPr>
        <w:t>к</w:t>
      </w:r>
      <w:r w:rsidRPr="006F7728">
        <w:rPr>
          <w:rFonts w:ascii="Times New Roman" w:hAnsi="Times New Roman"/>
          <w:sz w:val="28"/>
          <w:szCs w:val="28"/>
          <w:lang w:val="ru-RU"/>
        </w:rPr>
        <w:t>омпьютерные системы: введение, компьютер и безопасность, основные устройства компьютера (процессор и жесткий диск), работа с файлами общего доступа (размещение, редактирование, скачивание);</w:t>
      </w:r>
    </w:p>
    <w:p w:rsidR="002957A1" w:rsidRDefault="002957A1" w:rsidP="0099379F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7728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4638D0">
        <w:rPr>
          <w:rFonts w:ascii="Times New Roman" w:hAnsi="Times New Roman"/>
          <w:sz w:val="28"/>
          <w:szCs w:val="28"/>
          <w:lang w:val="ru-RU"/>
        </w:rPr>
        <w:t>и</w:t>
      </w:r>
      <w:r w:rsidRPr="006F7728">
        <w:rPr>
          <w:rFonts w:ascii="Times New Roman" w:hAnsi="Times New Roman"/>
          <w:sz w:val="28"/>
          <w:szCs w:val="28"/>
          <w:lang w:val="ru-RU"/>
        </w:rPr>
        <w:t>нформацио</w:t>
      </w:r>
      <w:r w:rsidR="004638D0">
        <w:rPr>
          <w:rFonts w:ascii="Times New Roman" w:hAnsi="Times New Roman"/>
          <w:sz w:val="28"/>
          <w:szCs w:val="28"/>
          <w:lang w:val="ru-RU"/>
        </w:rPr>
        <w:t>нные процессы</w:t>
      </w:r>
      <w:r w:rsidRPr="006F7728">
        <w:rPr>
          <w:rFonts w:ascii="Times New Roman" w:hAnsi="Times New Roman"/>
          <w:sz w:val="28"/>
          <w:szCs w:val="28"/>
          <w:lang w:val="ru-RU"/>
        </w:rPr>
        <w:t>: информация и ее обработка,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51282">
        <w:rPr>
          <w:rFonts w:ascii="Times New Roman" w:hAnsi="Times New Roman"/>
          <w:sz w:val="28"/>
          <w:szCs w:val="28"/>
          <w:lang w:val="kk-KZ"/>
        </w:rPr>
        <w:t>представление информации в разных формах</w:t>
      </w:r>
      <w:r>
        <w:rPr>
          <w:rFonts w:ascii="Times New Roman" w:hAnsi="Times New Roman"/>
          <w:sz w:val="28"/>
          <w:szCs w:val="28"/>
          <w:lang w:val="kk-KZ"/>
        </w:rPr>
        <w:t>,</w:t>
      </w:r>
      <w:r w:rsidRPr="006F772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1282">
        <w:rPr>
          <w:rFonts w:ascii="Times New Roman" w:hAnsi="Times New Roman"/>
          <w:sz w:val="28"/>
          <w:szCs w:val="28"/>
          <w:lang w:val="kk-KZ"/>
        </w:rPr>
        <w:t>программное обеспечение</w:t>
      </w:r>
      <w:r>
        <w:rPr>
          <w:rFonts w:ascii="Times New Roman" w:hAnsi="Times New Roman"/>
          <w:sz w:val="28"/>
          <w:szCs w:val="28"/>
          <w:lang w:val="kk-KZ"/>
        </w:rPr>
        <w:t>, с</w:t>
      </w:r>
      <w:r w:rsidRPr="00451282">
        <w:rPr>
          <w:rFonts w:ascii="Times New Roman" w:hAnsi="Times New Roman"/>
          <w:sz w:val="28"/>
          <w:szCs w:val="28"/>
          <w:lang w:val="kk-KZ"/>
        </w:rPr>
        <w:t>оздание и редактирование растровых изображений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2957A1" w:rsidRDefault="002957A1" w:rsidP="009101F6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4638D0">
        <w:rPr>
          <w:rFonts w:ascii="Times New Roman" w:hAnsi="Times New Roman"/>
          <w:sz w:val="28"/>
          <w:szCs w:val="28"/>
          <w:lang w:val="kk-KZ"/>
        </w:rPr>
        <w:t>к</w:t>
      </w:r>
      <w:r>
        <w:rPr>
          <w:rFonts w:ascii="Times New Roman" w:hAnsi="Times New Roman"/>
          <w:sz w:val="28"/>
          <w:szCs w:val="28"/>
          <w:lang w:val="kk-KZ"/>
        </w:rPr>
        <w:t xml:space="preserve">омпьютерное мышление: анимация, </w:t>
      </w:r>
      <w:r w:rsidRPr="00451282">
        <w:rPr>
          <w:rFonts w:ascii="Times New Roman" w:hAnsi="Times New Roman"/>
          <w:sz w:val="28"/>
          <w:szCs w:val="28"/>
          <w:lang w:val="kk-KZ"/>
        </w:rPr>
        <w:t>алгоритм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51282">
        <w:rPr>
          <w:rFonts w:ascii="Times New Roman" w:hAnsi="Times New Roman"/>
          <w:sz w:val="28"/>
          <w:szCs w:val="28"/>
          <w:lang w:val="kk-KZ"/>
        </w:rPr>
        <w:t>исполнитель, система команд исполнителя</w:t>
      </w:r>
      <w:r>
        <w:rPr>
          <w:rFonts w:ascii="Times New Roman" w:hAnsi="Times New Roman"/>
          <w:sz w:val="28"/>
          <w:szCs w:val="28"/>
          <w:lang w:val="kk-KZ"/>
        </w:rPr>
        <w:t>,</w:t>
      </w:r>
      <w:r w:rsidRPr="00451282">
        <w:rPr>
          <w:rFonts w:ascii="Times New Roman" w:hAnsi="Times New Roman"/>
          <w:sz w:val="28"/>
          <w:szCs w:val="28"/>
          <w:lang w:val="kk-KZ"/>
        </w:rPr>
        <w:t xml:space="preserve"> предствление алгоритма в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51282">
        <w:rPr>
          <w:rFonts w:ascii="Times New Roman" w:hAnsi="Times New Roman"/>
          <w:sz w:val="28"/>
          <w:szCs w:val="28"/>
          <w:lang w:val="kk-KZ"/>
        </w:rPr>
        <w:t>словесной форме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6F7728">
        <w:rPr>
          <w:rFonts w:ascii="Times New Roman" w:hAnsi="Times New Roman"/>
          <w:sz w:val="28"/>
          <w:szCs w:val="28"/>
          <w:lang w:val="ru-RU"/>
        </w:rPr>
        <w:t xml:space="preserve">программирование: </w:t>
      </w:r>
      <w:r w:rsidRPr="00451282">
        <w:rPr>
          <w:rFonts w:ascii="Times New Roman" w:hAnsi="Times New Roman"/>
          <w:sz w:val="28"/>
          <w:szCs w:val="28"/>
          <w:lang w:val="kk-KZ"/>
        </w:rPr>
        <w:t>игровая среда программирования (Лого, Scratch</w:t>
      </w:r>
      <w:r w:rsidR="001E1D53">
        <w:rPr>
          <w:rFonts w:ascii="Times New Roman" w:hAnsi="Times New Roman"/>
          <w:sz w:val="28"/>
          <w:szCs w:val="28"/>
          <w:lang w:val="kk-KZ"/>
        </w:rPr>
        <w:t xml:space="preserve"> (скратч)</w:t>
      </w:r>
      <w:r w:rsidRPr="00451282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51282">
        <w:rPr>
          <w:rFonts w:ascii="Times New Roman" w:hAnsi="Times New Roman"/>
          <w:sz w:val="28"/>
          <w:szCs w:val="28"/>
          <w:lang w:val="kk-KZ"/>
        </w:rPr>
        <w:t>ветвление</w:t>
      </w:r>
      <w:r>
        <w:rPr>
          <w:rFonts w:ascii="Times New Roman" w:hAnsi="Times New Roman"/>
          <w:sz w:val="28"/>
          <w:szCs w:val="28"/>
          <w:lang w:val="kk-KZ"/>
        </w:rPr>
        <w:t>,</w:t>
      </w:r>
      <w:r w:rsidRPr="00451282">
        <w:rPr>
          <w:rFonts w:ascii="Times New Roman" w:hAnsi="Times New Roman"/>
          <w:sz w:val="28"/>
          <w:szCs w:val="28"/>
          <w:lang w:val="kk-KZ"/>
        </w:rPr>
        <w:t xml:space="preserve"> цикл</w:t>
      </w:r>
      <w:r>
        <w:rPr>
          <w:rFonts w:ascii="Times New Roman" w:hAnsi="Times New Roman"/>
          <w:sz w:val="28"/>
          <w:szCs w:val="28"/>
          <w:lang w:val="kk-KZ"/>
        </w:rPr>
        <w:t>, р</w:t>
      </w:r>
      <w:r w:rsidRPr="006F7728">
        <w:rPr>
          <w:rFonts w:ascii="Times New Roman" w:hAnsi="Times New Roman"/>
          <w:sz w:val="28"/>
          <w:szCs w:val="28"/>
          <w:lang w:val="ru-RU"/>
        </w:rPr>
        <w:t>азработка проекта: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51282">
        <w:rPr>
          <w:rFonts w:ascii="Times New Roman" w:hAnsi="Times New Roman"/>
          <w:sz w:val="28"/>
          <w:szCs w:val="28"/>
          <w:lang w:val="kk-KZ"/>
        </w:rPr>
        <w:t>создание анимации объектов и событий в игровой среде программирования (Лого, Scratch</w:t>
      </w:r>
      <w:r w:rsidR="001E1D53">
        <w:rPr>
          <w:rFonts w:ascii="Times New Roman" w:hAnsi="Times New Roman"/>
          <w:sz w:val="28"/>
          <w:szCs w:val="28"/>
          <w:lang w:val="kk-KZ"/>
        </w:rPr>
        <w:t xml:space="preserve"> (скратч)</w:t>
      </w:r>
      <w:r w:rsidRPr="00451282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51282">
        <w:rPr>
          <w:rFonts w:ascii="Times New Roman" w:hAnsi="Times New Roman"/>
          <w:sz w:val="28"/>
          <w:szCs w:val="28"/>
          <w:lang w:val="kk-KZ"/>
        </w:rPr>
        <w:t>подготовка документа к печати (установка параметров страницы, предварительный просмотр)</w:t>
      </w:r>
      <w:r>
        <w:rPr>
          <w:rFonts w:ascii="Times New Roman" w:hAnsi="Times New Roman"/>
          <w:sz w:val="28"/>
          <w:szCs w:val="28"/>
          <w:lang w:val="kk-KZ"/>
        </w:rPr>
        <w:t>,</w:t>
      </w:r>
      <w:r w:rsidRPr="00451282">
        <w:rPr>
          <w:rFonts w:ascii="Times New Roman" w:hAnsi="Times New Roman"/>
          <w:sz w:val="28"/>
          <w:szCs w:val="28"/>
          <w:lang w:val="kk-KZ"/>
        </w:rPr>
        <w:t xml:space="preserve"> представление проекта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2957A1" w:rsidRDefault="002957A1" w:rsidP="00F143FC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4638D0">
        <w:rPr>
          <w:rFonts w:ascii="Times New Roman" w:hAnsi="Times New Roman"/>
          <w:sz w:val="28"/>
          <w:szCs w:val="28"/>
          <w:lang w:val="kk-KZ"/>
        </w:rPr>
        <w:t>з</w:t>
      </w:r>
      <w:r>
        <w:rPr>
          <w:rFonts w:ascii="Times New Roman" w:hAnsi="Times New Roman"/>
          <w:sz w:val="28"/>
          <w:szCs w:val="28"/>
          <w:lang w:val="kk-KZ"/>
        </w:rPr>
        <w:t xml:space="preserve">доровье и безопасность: </w:t>
      </w:r>
      <w:r w:rsidRPr="006F7728">
        <w:rPr>
          <w:rFonts w:ascii="Times New Roman" w:hAnsi="Times New Roman"/>
          <w:sz w:val="28"/>
          <w:szCs w:val="28"/>
          <w:lang w:val="ru-RU"/>
        </w:rPr>
        <w:t>техника безопасности и организация рабочего места, безопасность в Интернете, незаконность копирования чужой работы, установка паролей на документы.</w:t>
      </w:r>
    </w:p>
    <w:p w:rsidR="002957A1" w:rsidRPr="006F7728" w:rsidRDefault="00BF2496" w:rsidP="000B4AD9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4638D0">
        <w:rPr>
          <w:rFonts w:ascii="Times New Roman" w:hAnsi="Times New Roman"/>
          <w:sz w:val="28"/>
          <w:szCs w:val="28"/>
          <w:lang w:val="ru-RU"/>
        </w:rPr>
        <w:t>3</w:t>
      </w:r>
      <w:r w:rsidR="002957A1" w:rsidRPr="006F7728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6F7728">
        <w:rPr>
          <w:rFonts w:ascii="Times New Roman" w:hAnsi="Times New Roman"/>
          <w:sz w:val="28"/>
          <w:szCs w:val="28"/>
          <w:lang w:val="ru-RU"/>
        </w:rPr>
        <w:t xml:space="preserve">Базовое содержание учебного предмета </w:t>
      </w:r>
      <w:r>
        <w:rPr>
          <w:rFonts w:ascii="Times New Roman" w:hAnsi="Times New Roman"/>
          <w:sz w:val="28"/>
          <w:szCs w:val="28"/>
          <w:lang w:val="ru-RU"/>
        </w:rPr>
        <w:t>«Информатика» для 6 класса</w:t>
      </w:r>
      <w:r w:rsidRPr="006F7728">
        <w:rPr>
          <w:rFonts w:ascii="Times New Roman" w:hAnsi="Times New Roman"/>
          <w:sz w:val="28"/>
          <w:szCs w:val="28"/>
          <w:lang w:val="ru-RU"/>
        </w:rPr>
        <w:t>:</w:t>
      </w:r>
    </w:p>
    <w:p w:rsidR="002957A1" w:rsidRDefault="002957A1" w:rsidP="000B4AD9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7728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4638D0">
        <w:rPr>
          <w:rFonts w:ascii="Times New Roman" w:hAnsi="Times New Roman"/>
          <w:sz w:val="28"/>
          <w:szCs w:val="28"/>
          <w:lang w:val="ru-RU"/>
        </w:rPr>
        <w:t>компьютерные системы</w:t>
      </w:r>
      <w:r w:rsidRPr="006F7728">
        <w:rPr>
          <w:rFonts w:ascii="Times New Roman" w:hAnsi="Times New Roman"/>
          <w:sz w:val="28"/>
          <w:szCs w:val="28"/>
          <w:lang w:val="ru-RU"/>
        </w:rPr>
        <w:t xml:space="preserve">: </w:t>
      </w:r>
      <w:r w:rsidRPr="00451282">
        <w:rPr>
          <w:rFonts w:ascii="Times New Roman" w:hAnsi="Times New Roman"/>
          <w:sz w:val="28"/>
          <w:szCs w:val="28"/>
          <w:lang w:val="kk-KZ"/>
        </w:rPr>
        <w:t>история развития вычислительной техники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51282">
        <w:rPr>
          <w:rFonts w:ascii="Times New Roman" w:hAnsi="Times New Roman"/>
          <w:sz w:val="28"/>
          <w:szCs w:val="28"/>
          <w:lang w:val="kk-KZ"/>
        </w:rPr>
        <w:t>взаимодействие основных устройств компьютера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51282">
        <w:rPr>
          <w:rFonts w:ascii="Times New Roman" w:hAnsi="Times New Roman"/>
          <w:sz w:val="28"/>
          <w:szCs w:val="28"/>
          <w:lang w:val="kk-KZ"/>
        </w:rPr>
        <w:t>основные функции операционной системы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51282">
        <w:rPr>
          <w:rFonts w:ascii="Times New Roman" w:hAnsi="Times New Roman"/>
          <w:sz w:val="28"/>
          <w:szCs w:val="28"/>
          <w:lang w:val="kk-KZ"/>
        </w:rPr>
        <w:t>беспроводные сети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2957A1" w:rsidRDefault="002957A1" w:rsidP="000B4AD9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7728">
        <w:rPr>
          <w:rFonts w:ascii="Times New Roman" w:hAnsi="Times New Roman"/>
          <w:sz w:val="28"/>
          <w:szCs w:val="28"/>
          <w:lang w:val="ru-RU"/>
        </w:rPr>
        <w:lastRenderedPageBreak/>
        <w:t xml:space="preserve">2) </w:t>
      </w:r>
      <w:r w:rsidR="004638D0">
        <w:rPr>
          <w:rFonts w:ascii="Times New Roman" w:hAnsi="Times New Roman"/>
          <w:sz w:val="28"/>
          <w:szCs w:val="28"/>
          <w:lang w:val="ru-RU"/>
        </w:rPr>
        <w:t>информационные процессы</w:t>
      </w:r>
      <w:r w:rsidRPr="006F7728">
        <w:rPr>
          <w:rFonts w:ascii="Times New Roman" w:hAnsi="Times New Roman"/>
          <w:sz w:val="28"/>
          <w:szCs w:val="28"/>
          <w:lang w:val="ru-RU"/>
        </w:rPr>
        <w:t xml:space="preserve">: организация ссылок в текстовых документах: </w:t>
      </w:r>
      <w:r w:rsidRPr="00451282">
        <w:rPr>
          <w:rFonts w:ascii="Times New Roman" w:hAnsi="Times New Roman"/>
          <w:sz w:val="28"/>
          <w:szCs w:val="28"/>
          <w:lang w:val="kk-KZ"/>
        </w:rPr>
        <w:t>сноски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51282">
        <w:rPr>
          <w:rFonts w:ascii="Times New Roman" w:hAnsi="Times New Roman"/>
          <w:sz w:val="28"/>
          <w:szCs w:val="28"/>
          <w:lang w:val="kk-KZ"/>
        </w:rPr>
        <w:t>гиперссылки</w:t>
      </w:r>
      <w:r>
        <w:rPr>
          <w:rFonts w:ascii="Times New Roman" w:hAnsi="Times New Roman"/>
          <w:sz w:val="28"/>
          <w:szCs w:val="28"/>
          <w:lang w:val="kk-KZ"/>
        </w:rPr>
        <w:t>,</w:t>
      </w:r>
      <w:r w:rsidRPr="00451282">
        <w:rPr>
          <w:rFonts w:ascii="Times New Roman" w:hAnsi="Times New Roman"/>
          <w:sz w:val="28"/>
          <w:szCs w:val="28"/>
          <w:lang w:val="kk-KZ"/>
        </w:rPr>
        <w:t xml:space="preserve"> оглавление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51282">
        <w:rPr>
          <w:rFonts w:ascii="Times New Roman" w:hAnsi="Times New Roman"/>
          <w:sz w:val="28"/>
          <w:szCs w:val="28"/>
          <w:lang w:val="kk-KZ"/>
        </w:rPr>
        <w:t>создание реферата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6F7728">
        <w:rPr>
          <w:rFonts w:ascii="Times New Roman" w:hAnsi="Times New Roman"/>
          <w:sz w:val="28"/>
          <w:szCs w:val="28"/>
          <w:lang w:val="ru-RU"/>
        </w:rPr>
        <w:t>представление текстовой информации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6F7728">
        <w:rPr>
          <w:rFonts w:ascii="Times New Roman" w:hAnsi="Times New Roman"/>
          <w:sz w:val="28"/>
          <w:szCs w:val="28"/>
          <w:lang w:val="ru-RU"/>
        </w:rPr>
        <w:t xml:space="preserve">компьютерная графика, </w:t>
      </w:r>
      <w:r w:rsidRPr="00451282">
        <w:rPr>
          <w:rFonts w:ascii="Times New Roman" w:hAnsi="Times New Roman"/>
          <w:sz w:val="28"/>
          <w:szCs w:val="28"/>
          <w:lang w:val="kk-KZ"/>
        </w:rPr>
        <w:t>создание векторных изображений</w:t>
      </w:r>
      <w:r>
        <w:rPr>
          <w:rFonts w:ascii="Times New Roman" w:hAnsi="Times New Roman"/>
          <w:sz w:val="28"/>
          <w:szCs w:val="28"/>
          <w:lang w:val="kk-KZ"/>
        </w:rPr>
        <w:t>, с</w:t>
      </w:r>
      <w:r w:rsidRPr="00451282">
        <w:rPr>
          <w:rFonts w:ascii="Times New Roman" w:hAnsi="Times New Roman"/>
          <w:sz w:val="28"/>
          <w:szCs w:val="28"/>
          <w:lang w:val="kk-KZ"/>
        </w:rPr>
        <w:t>равнение растровых и векторных  изображений</w:t>
      </w:r>
      <w:r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2957A1" w:rsidRDefault="002957A1" w:rsidP="000B4AD9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143FC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4638D0">
        <w:rPr>
          <w:rFonts w:ascii="Times New Roman" w:hAnsi="Times New Roman"/>
          <w:sz w:val="28"/>
          <w:szCs w:val="28"/>
          <w:lang w:val="kk-KZ"/>
        </w:rPr>
        <w:t>компьютерное мышление</w:t>
      </w:r>
      <w:r w:rsidRPr="00F143FC">
        <w:rPr>
          <w:rFonts w:ascii="Times New Roman" w:hAnsi="Times New Roman"/>
          <w:sz w:val="28"/>
          <w:szCs w:val="28"/>
          <w:lang w:val="kk-KZ"/>
        </w:rPr>
        <w:t>:</w:t>
      </w:r>
      <w:r w:rsidRPr="006F7728">
        <w:rPr>
          <w:rFonts w:ascii="Times New Roman" w:hAnsi="Times New Roman"/>
          <w:sz w:val="28"/>
          <w:szCs w:val="28"/>
          <w:lang w:val="ru-RU"/>
        </w:rPr>
        <w:t xml:space="preserve"> разработка компьютерных игр, </w:t>
      </w:r>
      <w:r w:rsidRPr="00F143FC">
        <w:rPr>
          <w:rFonts w:ascii="Times New Roman" w:hAnsi="Times New Roman"/>
          <w:sz w:val="28"/>
          <w:szCs w:val="28"/>
          <w:lang w:val="kk-KZ"/>
        </w:rPr>
        <w:t>этапы решения задач на компьютере, представление алгоритма в виде блок-схем, концепция компьютерной игры, с</w:t>
      </w:r>
      <w:r w:rsidRPr="006F7728">
        <w:rPr>
          <w:rFonts w:ascii="Times New Roman" w:hAnsi="Times New Roman"/>
          <w:sz w:val="28"/>
          <w:szCs w:val="28"/>
          <w:lang w:val="ru-RU"/>
        </w:rPr>
        <w:t xml:space="preserve">оздание компьютерной игры, </w:t>
      </w:r>
      <w:r w:rsidR="00BF2496">
        <w:rPr>
          <w:rFonts w:ascii="Times New Roman" w:hAnsi="Times New Roman"/>
          <w:sz w:val="28"/>
          <w:szCs w:val="28"/>
          <w:lang w:val="kk-KZ"/>
        </w:rPr>
        <w:t>разработка</w:t>
      </w:r>
      <w:r w:rsidRPr="00F143FC">
        <w:rPr>
          <w:rFonts w:ascii="Times New Roman" w:hAnsi="Times New Roman"/>
          <w:sz w:val="28"/>
          <w:szCs w:val="28"/>
          <w:lang w:val="kk-KZ"/>
        </w:rPr>
        <w:t xml:space="preserve"> и реализация сценария в игровой среде программирования, компоненты, используемые на стадии разработки игры, выявление и исправление ошибок в программе, документация для игры</w:t>
      </w:r>
      <w:r>
        <w:rPr>
          <w:rFonts w:ascii="Times New Roman" w:hAnsi="Times New Roman"/>
          <w:sz w:val="28"/>
          <w:szCs w:val="28"/>
          <w:lang w:val="kk-KZ"/>
        </w:rPr>
        <w:t>;</w:t>
      </w:r>
      <w:r w:rsidRPr="00F143F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2957A1" w:rsidRPr="006F7728" w:rsidRDefault="002957A1" w:rsidP="000B4AD9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4638D0">
        <w:rPr>
          <w:rFonts w:ascii="Times New Roman" w:hAnsi="Times New Roman"/>
          <w:sz w:val="28"/>
          <w:szCs w:val="28"/>
          <w:lang w:val="kk-KZ"/>
        </w:rPr>
        <w:t>з</w:t>
      </w:r>
      <w:r>
        <w:rPr>
          <w:rFonts w:ascii="Times New Roman" w:hAnsi="Times New Roman"/>
          <w:sz w:val="28"/>
          <w:szCs w:val="28"/>
          <w:lang w:val="kk-KZ"/>
        </w:rPr>
        <w:t>доровье и безопасность:</w:t>
      </w:r>
      <w:r w:rsidRPr="006F7728">
        <w:rPr>
          <w:rFonts w:ascii="Times New Roman" w:hAnsi="Times New Roman"/>
          <w:sz w:val="28"/>
          <w:szCs w:val="28"/>
          <w:lang w:val="ru-RU"/>
        </w:rPr>
        <w:t xml:space="preserve"> э</w:t>
      </w:r>
      <w:r w:rsidRPr="00451282">
        <w:rPr>
          <w:rFonts w:ascii="Times New Roman" w:hAnsi="Times New Roman"/>
          <w:sz w:val="28"/>
          <w:szCs w:val="28"/>
          <w:lang w:val="kk-KZ"/>
        </w:rPr>
        <w:t>ргономика, техника безопасности</w:t>
      </w:r>
      <w:r>
        <w:rPr>
          <w:rFonts w:ascii="Times New Roman" w:hAnsi="Times New Roman"/>
          <w:sz w:val="28"/>
          <w:szCs w:val="28"/>
          <w:lang w:val="kk-KZ"/>
        </w:rPr>
        <w:t>, авторское право, плагиат,</w:t>
      </w:r>
      <w:r w:rsidRPr="000B4AD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143FC">
        <w:rPr>
          <w:rFonts w:ascii="Times New Roman" w:hAnsi="Times New Roman"/>
          <w:sz w:val="28"/>
          <w:szCs w:val="28"/>
          <w:lang w:val="kk-KZ"/>
        </w:rPr>
        <w:t>организация ссылок (гиперссылки, оглавления, названия, сноски), ссылки на использованные ресурсы.</w:t>
      </w:r>
    </w:p>
    <w:p w:rsidR="002957A1" w:rsidRPr="006F7728" w:rsidRDefault="004638D0" w:rsidP="004C7BFD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24</w:t>
      </w:r>
      <w:r w:rsidR="002957A1" w:rsidRPr="006F7728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BF2496" w:rsidRPr="006F7728">
        <w:rPr>
          <w:rFonts w:ascii="Times New Roman" w:hAnsi="Times New Roman"/>
          <w:sz w:val="28"/>
          <w:szCs w:val="28"/>
          <w:lang w:val="ru-RU"/>
        </w:rPr>
        <w:t xml:space="preserve">Базовое содержание учебного предмета </w:t>
      </w:r>
      <w:r w:rsidR="00BF2496">
        <w:rPr>
          <w:rFonts w:ascii="Times New Roman" w:hAnsi="Times New Roman"/>
          <w:sz w:val="28"/>
          <w:szCs w:val="28"/>
          <w:lang w:val="ru-RU"/>
        </w:rPr>
        <w:t>«Информатика» для 7 класса</w:t>
      </w:r>
      <w:r w:rsidR="00BF2496" w:rsidRPr="006F7728">
        <w:rPr>
          <w:rFonts w:ascii="Times New Roman" w:hAnsi="Times New Roman"/>
          <w:sz w:val="28"/>
          <w:szCs w:val="28"/>
          <w:lang w:val="ru-RU"/>
        </w:rPr>
        <w:t>:</w:t>
      </w:r>
    </w:p>
    <w:p w:rsidR="002957A1" w:rsidRDefault="002957A1" w:rsidP="004C7BFD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7728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4638D0">
        <w:rPr>
          <w:rFonts w:ascii="Times New Roman" w:hAnsi="Times New Roman"/>
          <w:sz w:val="28"/>
          <w:szCs w:val="28"/>
          <w:lang w:val="ru-RU"/>
        </w:rPr>
        <w:t>к</w:t>
      </w:r>
      <w:r w:rsidRPr="006F7728">
        <w:rPr>
          <w:rFonts w:ascii="Times New Roman" w:hAnsi="Times New Roman"/>
          <w:sz w:val="28"/>
          <w:szCs w:val="28"/>
          <w:lang w:val="ru-RU"/>
        </w:rPr>
        <w:t xml:space="preserve">омпьютерные системы: </w:t>
      </w:r>
      <w:r w:rsidRPr="00FE1582">
        <w:rPr>
          <w:rFonts w:ascii="Times New Roman" w:hAnsi="Times New Roman"/>
          <w:sz w:val="28"/>
          <w:szCs w:val="28"/>
          <w:lang w:val="kk-KZ"/>
        </w:rPr>
        <w:t>виды памяти компьютера</w:t>
      </w:r>
      <w:r>
        <w:rPr>
          <w:rFonts w:ascii="Times New Roman" w:hAnsi="Times New Roman"/>
          <w:sz w:val="28"/>
          <w:szCs w:val="28"/>
          <w:lang w:val="kk-KZ"/>
        </w:rPr>
        <w:t>,</w:t>
      </w:r>
      <w:r w:rsidRPr="00FE1582">
        <w:rPr>
          <w:rFonts w:ascii="Times New Roman" w:hAnsi="Times New Roman"/>
          <w:sz w:val="28"/>
          <w:szCs w:val="28"/>
          <w:lang w:val="kk-KZ"/>
        </w:rPr>
        <w:t xml:space="preserve"> оперативное запоминающее устройство, постоянное запоминающее устройство, внешняя память, </w:t>
      </w:r>
      <w:r w:rsidR="007821FA">
        <w:rPr>
          <w:rFonts w:ascii="Times New Roman" w:hAnsi="Times New Roman"/>
          <w:sz w:val="28"/>
          <w:szCs w:val="28"/>
          <w:lang w:val="ru-RU"/>
        </w:rPr>
        <w:t>кэ</w:t>
      </w:r>
      <w:r w:rsidRPr="006F7728">
        <w:rPr>
          <w:rFonts w:ascii="Times New Roman" w:hAnsi="Times New Roman"/>
          <w:sz w:val="28"/>
          <w:szCs w:val="28"/>
          <w:lang w:val="ru-RU"/>
        </w:rPr>
        <w:t>ш-память, типы данных, с</w:t>
      </w:r>
      <w:r w:rsidRPr="00FE1582">
        <w:rPr>
          <w:rFonts w:ascii="Times New Roman" w:hAnsi="Times New Roman"/>
          <w:sz w:val="28"/>
          <w:szCs w:val="28"/>
          <w:lang w:val="kk-KZ"/>
        </w:rPr>
        <w:t>истема программирования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51282">
        <w:rPr>
          <w:rFonts w:ascii="Times New Roman" w:hAnsi="Times New Roman"/>
          <w:sz w:val="28"/>
          <w:szCs w:val="28"/>
          <w:lang w:val="kk-KZ"/>
        </w:rPr>
        <w:t>язык программирования</w:t>
      </w:r>
      <w:r>
        <w:rPr>
          <w:rFonts w:ascii="Times New Roman" w:hAnsi="Times New Roman"/>
          <w:sz w:val="28"/>
          <w:szCs w:val="28"/>
          <w:lang w:val="kk-KZ"/>
        </w:rPr>
        <w:t>,</w:t>
      </w:r>
      <w:r w:rsidR="00BF249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F7728">
        <w:rPr>
          <w:rFonts w:ascii="Times New Roman" w:hAnsi="Times New Roman"/>
          <w:sz w:val="28"/>
          <w:szCs w:val="28"/>
          <w:lang w:val="ru-RU"/>
        </w:rPr>
        <w:t xml:space="preserve">сравнение размеров файлов разных форматов, хранящих одинаковую информацию, сжатие информации, программы-архиваторы; создание и распаковка архивов, </w:t>
      </w:r>
      <w:r>
        <w:rPr>
          <w:rFonts w:ascii="Times New Roman" w:hAnsi="Times New Roman"/>
          <w:sz w:val="28"/>
          <w:szCs w:val="28"/>
          <w:lang w:val="kk-KZ"/>
        </w:rPr>
        <w:t>с</w:t>
      </w:r>
      <w:r w:rsidRPr="00FE1582">
        <w:rPr>
          <w:rFonts w:ascii="Times New Roman" w:hAnsi="Times New Roman"/>
          <w:sz w:val="28"/>
          <w:szCs w:val="28"/>
          <w:lang w:val="kk-KZ"/>
        </w:rPr>
        <w:t>ети и безопасность</w:t>
      </w:r>
      <w:r>
        <w:rPr>
          <w:rFonts w:ascii="Times New Roman" w:hAnsi="Times New Roman"/>
          <w:sz w:val="28"/>
          <w:szCs w:val="28"/>
          <w:lang w:val="kk-KZ"/>
        </w:rPr>
        <w:t>, н</w:t>
      </w:r>
      <w:r w:rsidRPr="00FE1582">
        <w:rPr>
          <w:rFonts w:ascii="Times New Roman" w:hAnsi="Times New Roman"/>
          <w:sz w:val="28"/>
          <w:szCs w:val="28"/>
          <w:lang w:val="kk-KZ"/>
        </w:rPr>
        <w:t>азначение, классификация компьютерных сетей (по масштабу, по топологии, по принадлежности)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2957A1" w:rsidRPr="006F7728" w:rsidRDefault="002957A1" w:rsidP="004C7BFD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F7728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4638D0">
        <w:rPr>
          <w:rFonts w:ascii="Times New Roman" w:hAnsi="Times New Roman"/>
          <w:sz w:val="28"/>
          <w:szCs w:val="28"/>
          <w:lang w:val="ru-RU"/>
        </w:rPr>
        <w:t>и</w:t>
      </w:r>
      <w:r w:rsidRPr="006F7728">
        <w:rPr>
          <w:rFonts w:ascii="Times New Roman" w:hAnsi="Times New Roman"/>
          <w:sz w:val="28"/>
          <w:szCs w:val="28"/>
          <w:lang w:val="ru-RU"/>
        </w:rPr>
        <w:t xml:space="preserve">нформационные процессы: измерение информации и компьютерная память, </w:t>
      </w:r>
      <w:r w:rsidRPr="00451282">
        <w:rPr>
          <w:rFonts w:ascii="Times New Roman" w:hAnsi="Times New Roman"/>
          <w:sz w:val="28"/>
          <w:szCs w:val="28"/>
          <w:lang w:val="kk-KZ"/>
        </w:rPr>
        <w:t>единицы измерения информации, перевод из одних единиц измерения информации в другие</w:t>
      </w:r>
      <w:r>
        <w:rPr>
          <w:rFonts w:ascii="Times New Roman" w:hAnsi="Times New Roman"/>
          <w:sz w:val="28"/>
          <w:szCs w:val="28"/>
          <w:lang w:val="kk-KZ"/>
        </w:rPr>
        <w:t>, р</w:t>
      </w:r>
      <w:r w:rsidRPr="004C7BFD">
        <w:rPr>
          <w:rFonts w:ascii="Times New Roman" w:hAnsi="Times New Roman"/>
          <w:sz w:val="28"/>
          <w:szCs w:val="28"/>
          <w:lang w:val="kk-KZ"/>
        </w:rPr>
        <w:t>ешение задач с помощью электронных таблиц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C7BFD">
        <w:rPr>
          <w:rFonts w:ascii="Times New Roman" w:hAnsi="Times New Roman"/>
          <w:sz w:val="28"/>
          <w:szCs w:val="28"/>
          <w:lang w:val="kk-KZ"/>
        </w:rPr>
        <w:t>создание, редактирование и форматирование таблиц в текстовом процессоре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C7BFD">
        <w:rPr>
          <w:rFonts w:ascii="Times New Roman" w:hAnsi="Times New Roman"/>
          <w:sz w:val="28"/>
          <w:szCs w:val="28"/>
          <w:lang w:val="kk-KZ"/>
        </w:rPr>
        <w:t>электронные таблицы, основные понятия электронных таблиц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C7BFD">
        <w:rPr>
          <w:rFonts w:ascii="Times New Roman" w:hAnsi="Times New Roman"/>
          <w:sz w:val="28"/>
          <w:szCs w:val="28"/>
          <w:lang w:val="kk-KZ"/>
        </w:rPr>
        <w:t>ввод, редактирование и форматирование данных, маркер заполнения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C7BFD">
        <w:rPr>
          <w:rFonts w:ascii="Times New Roman" w:hAnsi="Times New Roman"/>
          <w:sz w:val="28"/>
          <w:szCs w:val="28"/>
          <w:lang w:val="kk-KZ"/>
        </w:rPr>
        <w:t>типы данных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C7BFD">
        <w:rPr>
          <w:rFonts w:ascii="Times New Roman" w:hAnsi="Times New Roman"/>
          <w:sz w:val="28"/>
          <w:szCs w:val="28"/>
          <w:lang w:val="kk-KZ"/>
        </w:rPr>
        <w:t>ввод формул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C7BFD">
        <w:rPr>
          <w:rFonts w:ascii="Times New Roman" w:hAnsi="Times New Roman"/>
          <w:sz w:val="28"/>
          <w:szCs w:val="28"/>
          <w:lang w:val="kk-KZ"/>
        </w:rPr>
        <w:t>условное форматирование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C7BFD">
        <w:rPr>
          <w:rFonts w:ascii="Times New Roman" w:hAnsi="Times New Roman"/>
          <w:sz w:val="28"/>
          <w:szCs w:val="28"/>
          <w:lang w:val="kk-KZ"/>
        </w:rPr>
        <w:t>создание диаграмм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2957A1" w:rsidRPr="004C7BFD" w:rsidRDefault="002957A1" w:rsidP="004C7BFD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E1582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4638D0">
        <w:rPr>
          <w:rFonts w:ascii="Times New Roman" w:hAnsi="Times New Roman"/>
          <w:sz w:val="28"/>
          <w:szCs w:val="28"/>
          <w:lang w:val="kk-KZ"/>
        </w:rPr>
        <w:t>компьютерное мышление</w:t>
      </w:r>
      <w:r w:rsidRPr="00FE1582">
        <w:rPr>
          <w:rFonts w:ascii="Times New Roman" w:hAnsi="Times New Roman"/>
          <w:sz w:val="28"/>
          <w:szCs w:val="28"/>
          <w:lang w:val="kk-KZ"/>
        </w:rPr>
        <w:t>: м</w:t>
      </w:r>
      <w:r w:rsidRPr="006F7728">
        <w:rPr>
          <w:rFonts w:ascii="Times New Roman" w:hAnsi="Times New Roman"/>
          <w:sz w:val="28"/>
          <w:szCs w:val="28"/>
          <w:lang w:val="ru-RU"/>
        </w:rPr>
        <w:t xml:space="preserve">оделирование объектов и событий, </w:t>
      </w:r>
      <w:r w:rsidRPr="00FE1582">
        <w:rPr>
          <w:rFonts w:ascii="Times New Roman" w:hAnsi="Times New Roman"/>
          <w:sz w:val="28"/>
          <w:szCs w:val="28"/>
          <w:lang w:val="en-US"/>
        </w:rPr>
        <w:t>D</w:t>
      </w:r>
      <w:r w:rsidRPr="006F7728">
        <w:rPr>
          <w:rFonts w:ascii="Times New Roman" w:hAnsi="Times New Roman"/>
          <w:sz w:val="28"/>
          <w:szCs w:val="28"/>
          <w:lang w:val="ru-RU"/>
        </w:rPr>
        <w:t>-редакторы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51282">
        <w:rPr>
          <w:rFonts w:ascii="Times New Roman" w:hAnsi="Times New Roman"/>
          <w:sz w:val="28"/>
          <w:szCs w:val="28"/>
          <w:lang w:val="kk-KZ"/>
        </w:rPr>
        <w:t>трехмерные модели объектов</w:t>
      </w:r>
      <w:r>
        <w:rPr>
          <w:rFonts w:ascii="Times New Roman" w:hAnsi="Times New Roman"/>
          <w:sz w:val="28"/>
          <w:szCs w:val="28"/>
          <w:lang w:val="kk-KZ"/>
        </w:rPr>
        <w:t>, т</w:t>
      </w:r>
      <w:r w:rsidRPr="00451282">
        <w:rPr>
          <w:rFonts w:ascii="Times New Roman" w:hAnsi="Times New Roman"/>
          <w:sz w:val="28"/>
          <w:szCs w:val="28"/>
          <w:lang w:val="kk-KZ"/>
        </w:rPr>
        <w:t>рехмерные модели событий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51282">
        <w:rPr>
          <w:rFonts w:ascii="Times New Roman" w:hAnsi="Times New Roman"/>
          <w:sz w:val="28"/>
          <w:szCs w:val="28"/>
          <w:lang w:val="kk-KZ"/>
        </w:rPr>
        <w:t>создание и редактирование трехмерных объектов и событий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C7BFD">
        <w:rPr>
          <w:rFonts w:ascii="Times New Roman" w:hAnsi="Times New Roman"/>
          <w:sz w:val="28"/>
          <w:szCs w:val="28"/>
          <w:lang w:val="kk-KZ"/>
        </w:rPr>
        <w:t>программирование линейных алгоритмов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C7BFD">
        <w:rPr>
          <w:rFonts w:ascii="Times New Roman" w:hAnsi="Times New Roman"/>
          <w:sz w:val="28"/>
          <w:szCs w:val="28"/>
          <w:lang w:val="kk-KZ"/>
        </w:rPr>
        <w:t xml:space="preserve">программирование разветвляющихся алгоритмов, </w:t>
      </w:r>
      <w:r w:rsidRPr="006F7728">
        <w:rPr>
          <w:rFonts w:ascii="Times New Roman" w:hAnsi="Times New Roman"/>
          <w:sz w:val="28"/>
          <w:szCs w:val="28"/>
          <w:lang w:val="ru-RU"/>
        </w:rPr>
        <w:t xml:space="preserve">программирование решений (С/С++, </w:t>
      </w:r>
      <w:r w:rsidRPr="00FE1582">
        <w:rPr>
          <w:rFonts w:ascii="Times New Roman" w:hAnsi="Times New Roman"/>
          <w:sz w:val="28"/>
          <w:szCs w:val="28"/>
        </w:rPr>
        <w:t>Python</w:t>
      </w:r>
      <w:r w:rsidR="001E1D53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0911BE">
        <w:rPr>
          <w:rFonts w:ascii="Times New Roman" w:hAnsi="Times New Roman"/>
          <w:sz w:val="28"/>
          <w:szCs w:val="28"/>
          <w:lang w:val="ru-RU"/>
        </w:rPr>
        <w:t>пайзн</w:t>
      </w:r>
      <w:r w:rsidR="001E1D53">
        <w:rPr>
          <w:rFonts w:ascii="Times New Roman" w:hAnsi="Times New Roman"/>
          <w:sz w:val="28"/>
          <w:szCs w:val="28"/>
          <w:lang w:val="ru-RU"/>
        </w:rPr>
        <w:t>)</w:t>
      </w:r>
      <w:r w:rsidRPr="006F7728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FE1582">
        <w:rPr>
          <w:rFonts w:ascii="Times New Roman" w:hAnsi="Times New Roman"/>
          <w:sz w:val="28"/>
          <w:szCs w:val="28"/>
        </w:rPr>
        <w:t>Delphi</w:t>
      </w:r>
      <w:r w:rsidR="001E1D53">
        <w:rPr>
          <w:rFonts w:ascii="Times New Roman" w:hAnsi="Times New Roman"/>
          <w:sz w:val="28"/>
          <w:szCs w:val="28"/>
          <w:lang w:val="ru-RU"/>
        </w:rPr>
        <w:t xml:space="preserve"> (дельфи)</w:t>
      </w:r>
      <w:r w:rsidRPr="006F7728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FE1582">
        <w:rPr>
          <w:rFonts w:ascii="Times New Roman" w:hAnsi="Times New Roman"/>
          <w:sz w:val="28"/>
          <w:szCs w:val="28"/>
        </w:rPr>
        <w:t>Lazarus</w:t>
      </w:r>
      <w:r w:rsidR="001E1D53">
        <w:rPr>
          <w:rFonts w:ascii="Times New Roman" w:hAnsi="Times New Roman"/>
          <w:sz w:val="28"/>
          <w:szCs w:val="28"/>
          <w:lang w:val="ru-RU"/>
        </w:rPr>
        <w:t xml:space="preserve"> (лазарас)</w:t>
      </w:r>
      <w:r w:rsidRPr="006F7728">
        <w:rPr>
          <w:rFonts w:ascii="Times New Roman" w:hAnsi="Times New Roman"/>
          <w:sz w:val="28"/>
          <w:szCs w:val="28"/>
          <w:lang w:val="ru-RU"/>
        </w:rPr>
        <w:t xml:space="preserve">) </w:t>
      </w:r>
      <w:r w:rsidRPr="004C7BFD">
        <w:rPr>
          <w:rFonts w:ascii="Times New Roman" w:hAnsi="Times New Roman"/>
          <w:sz w:val="28"/>
          <w:szCs w:val="28"/>
          <w:lang w:val="kk-KZ"/>
        </w:rPr>
        <w:t>вложенных и составных условий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2957A1" w:rsidRDefault="002957A1" w:rsidP="00AE1038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4638D0">
        <w:rPr>
          <w:rFonts w:ascii="Times New Roman" w:hAnsi="Times New Roman"/>
          <w:sz w:val="28"/>
          <w:szCs w:val="28"/>
          <w:lang w:val="kk-KZ"/>
        </w:rPr>
        <w:t>з</w:t>
      </w:r>
      <w:r>
        <w:rPr>
          <w:rFonts w:ascii="Times New Roman" w:hAnsi="Times New Roman"/>
          <w:sz w:val="28"/>
          <w:szCs w:val="28"/>
          <w:lang w:val="kk-KZ"/>
        </w:rPr>
        <w:t xml:space="preserve">доровье и безопасность: </w:t>
      </w:r>
      <w:r w:rsidRPr="00451282">
        <w:rPr>
          <w:rFonts w:ascii="Times New Roman" w:hAnsi="Times New Roman"/>
          <w:sz w:val="28"/>
          <w:szCs w:val="28"/>
          <w:lang w:val="kk-KZ"/>
        </w:rPr>
        <w:t>интерфейс проекта</w:t>
      </w:r>
      <w:r>
        <w:rPr>
          <w:rFonts w:ascii="Times New Roman" w:hAnsi="Times New Roman"/>
          <w:sz w:val="28"/>
          <w:szCs w:val="28"/>
          <w:lang w:val="kk-KZ"/>
        </w:rPr>
        <w:t>,</w:t>
      </w:r>
      <w:r w:rsidRPr="00FE1582">
        <w:rPr>
          <w:rFonts w:ascii="Times New Roman" w:hAnsi="Times New Roman"/>
          <w:sz w:val="28"/>
          <w:szCs w:val="28"/>
          <w:lang w:val="kk-KZ"/>
        </w:rPr>
        <w:t xml:space="preserve"> защита информации от вредоносных программ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2957A1" w:rsidRPr="00AE1038" w:rsidRDefault="00CD19EA" w:rsidP="00AE1038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4638D0">
        <w:rPr>
          <w:rFonts w:ascii="Times New Roman" w:hAnsi="Times New Roman"/>
          <w:sz w:val="28"/>
          <w:szCs w:val="28"/>
          <w:lang w:val="ru-RU"/>
        </w:rPr>
        <w:t>5</w:t>
      </w:r>
      <w:r w:rsidR="002957A1" w:rsidRPr="006F7728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BF2496" w:rsidRPr="006F7728">
        <w:rPr>
          <w:rFonts w:ascii="Times New Roman" w:hAnsi="Times New Roman"/>
          <w:sz w:val="28"/>
          <w:szCs w:val="28"/>
          <w:lang w:val="ru-RU"/>
        </w:rPr>
        <w:t xml:space="preserve">Базовое содержание учебного предмета </w:t>
      </w:r>
      <w:r w:rsidR="00BF2496">
        <w:rPr>
          <w:rFonts w:ascii="Times New Roman" w:hAnsi="Times New Roman"/>
          <w:sz w:val="28"/>
          <w:szCs w:val="28"/>
          <w:lang w:val="ru-RU"/>
        </w:rPr>
        <w:t>«Информатика» для 8 класса</w:t>
      </w:r>
      <w:r w:rsidR="00BF2496" w:rsidRPr="006F7728">
        <w:rPr>
          <w:rFonts w:ascii="Times New Roman" w:hAnsi="Times New Roman"/>
          <w:sz w:val="28"/>
          <w:szCs w:val="28"/>
          <w:lang w:val="ru-RU"/>
        </w:rPr>
        <w:t>:</w:t>
      </w:r>
    </w:p>
    <w:p w:rsidR="002957A1" w:rsidRDefault="002957A1" w:rsidP="00FA2D52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7728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4638D0">
        <w:rPr>
          <w:rFonts w:ascii="Times New Roman" w:hAnsi="Times New Roman"/>
          <w:sz w:val="28"/>
          <w:szCs w:val="28"/>
          <w:lang w:val="ru-RU"/>
        </w:rPr>
        <w:t>компьютерные системы</w:t>
      </w:r>
      <w:r w:rsidRPr="006F7728">
        <w:rPr>
          <w:rFonts w:ascii="Times New Roman" w:hAnsi="Times New Roman"/>
          <w:sz w:val="28"/>
          <w:szCs w:val="28"/>
          <w:lang w:val="ru-RU"/>
        </w:rPr>
        <w:t xml:space="preserve">: технические характеристики компьютера и сетей, </w:t>
      </w:r>
      <w:r w:rsidRPr="00451282">
        <w:rPr>
          <w:rFonts w:ascii="Times New Roman" w:hAnsi="Times New Roman"/>
          <w:sz w:val="28"/>
          <w:szCs w:val="28"/>
          <w:lang w:val="kk-KZ"/>
        </w:rPr>
        <w:t>алфавитный подход к оценке количества информации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51282">
        <w:rPr>
          <w:rFonts w:ascii="Times New Roman" w:hAnsi="Times New Roman"/>
          <w:sz w:val="28"/>
          <w:szCs w:val="28"/>
          <w:lang w:val="kk-KZ"/>
        </w:rPr>
        <w:t>основные характеристики процессора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51282">
        <w:rPr>
          <w:rFonts w:ascii="Times New Roman" w:hAnsi="Times New Roman"/>
          <w:sz w:val="28"/>
          <w:szCs w:val="28"/>
          <w:lang w:val="kk-KZ"/>
        </w:rPr>
        <w:t>пропускная способность компьютерной се</w:t>
      </w:r>
      <w:r>
        <w:rPr>
          <w:rFonts w:ascii="Times New Roman" w:hAnsi="Times New Roman"/>
          <w:sz w:val="28"/>
          <w:szCs w:val="28"/>
          <w:lang w:val="kk-KZ"/>
        </w:rPr>
        <w:t>ти;</w:t>
      </w:r>
    </w:p>
    <w:p w:rsidR="002957A1" w:rsidRPr="006F7728" w:rsidRDefault="002957A1" w:rsidP="00372894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F7728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4638D0">
        <w:rPr>
          <w:rFonts w:ascii="Times New Roman" w:hAnsi="Times New Roman"/>
          <w:sz w:val="28"/>
          <w:szCs w:val="28"/>
          <w:lang w:val="ru-RU"/>
        </w:rPr>
        <w:t>информационные процессы</w:t>
      </w:r>
      <w:r w:rsidRPr="006F7728">
        <w:rPr>
          <w:rFonts w:ascii="Times New Roman" w:hAnsi="Times New Roman"/>
          <w:sz w:val="28"/>
          <w:szCs w:val="28"/>
          <w:lang w:val="ru-RU"/>
        </w:rPr>
        <w:t>: обработка информации в электронных таблицах,</w:t>
      </w:r>
      <w:r w:rsidRPr="006F7728">
        <w:rPr>
          <w:rFonts w:ascii="Times New Roman" w:hAnsi="Times New Roman"/>
          <w:color w:val="000000"/>
          <w:sz w:val="28"/>
          <w:szCs w:val="28"/>
          <w:lang w:val="ru-RU"/>
        </w:rPr>
        <w:t xml:space="preserve"> форматы данных в электронных таблицах, абсолютная и </w:t>
      </w:r>
      <w:r w:rsidRPr="006F7728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относительная ссылки, построение графиков функций,</w:t>
      </w:r>
      <w:r w:rsidRPr="006F7728">
        <w:rPr>
          <w:rFonts w:ascii="Times New Roman" w:hAnsi="Times New Roman"/>
          <w:sz w:val="28"/>
          <w:szCs w:val="28"/>
          <w:lang w:val="ru-RU"/>
        </w:rPr>
        <w:t xml:space="preserve"> использование встроенных функций: математические </w:t>
      </w:r>
      <w:r w:rsidR="00BF2496" w:rsidRPr="006F7728">
        <w:rPr>
          <w:rFonts w:ascii="Times New Roman" w:hAnsi="Times New Roman"/>
          <w:sz w:val="28"/>
          <w:szCs w:val="28"/>
          <w:lang w:val="ru-RU"/>
        </w:rPr>
        <w:t>(сумм, произвед, степень</w:t>
      </w:r>
      <w:r w:rsidRPr="006F7728">
        <w:rPr>
          <w:rFonts w:ascii="Times New Roman" w:hAnsi="Times New Roman"/>
          <w:sz w:val="28"/>
          <w:szCs w:val="28"/>
          <w:lang w:val="ru-RU"/>
        </w:rPr>
        <w:t>), статистические (</w:t>
      </w:r>
      <w:r w:rsidR="00BF2496" w:rsidRPr="006F7728">
        <w:rPr>
          <w:rFonts w:ascii="Times New Roman" w:hAnsi="Times New Roman"/>
          <w:sz w:val="28"/>
          <w:szCs w:val="28"/>
          <w:lang w:val="ru-RU"/>
        </w:rPr>
        <w:t>мин, макс, ср знач, счет, счет если</w:t>
      </w:r>
      <w:r w:rsidRPr="006F7728">
        <w:rPr>
          <w:rFonts w:ascii="Times New Roman" w:hAnsi="Times New Roman"/>
          <w:sz w:val="28"/>
          <w:szCs w:val="28"/>
          <w:lang w:val="ru-RU"/>
        </w:rPr>
        <w:t>),</w:t>
      </w:r>
      <w:r w:rsidRPr="006F7728">
        <w:rPr>
          <w:rFonts w:ascii="Times New Roman" w:hAnsi="Times New Roman"/>
          <w:bCs/>
          <w:sz w:val="28"/>
          <w:szCs w:val="28"/>
          <w:lang w:val="ru-RU"/>
        </w:rPr>
        <w:t xml:space="preserve"> логические (</w:t>
      </w:r>
      <w:r w:rsidR="00BF2496" w:rsidRPr="006F7728">
        <w:rPr>
          <w:rFonts w:ascii="Times New Roman" w:hAnsi="Times New Roman"/>
          <w:bCs/>
          <w:sz w:val="28"/>
          <w:szCs w:val="28"/>
          <w:lang w:val="ru-RU"/>
        </w:rPr>
        <w:t>если);</w:t>
      </w:r>
    </w:p>
    <w:p w:rsidR="002957A1" w:rsidRPr="006F7728" w:rsidRDefault="002957A1" w:rsidP="00372894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F7728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4638D0">
        <w:rPr>
          <w:rFonts w:ascii="Times New Roman" w:hAnsi="Times New Roman"/>
          <w:sz w:val="28"/>
          <w:szCs w:val="28"/>
          <w:lang w:val="ru-RU"/>
        </w:rPr>
        <w:t>компьютерное мышление</w:t>
      </w:r>
      <w:r w:rsidRPr="006F7728">
        <w:rPr>
          <w:rFonts w:ascii="Times New Roman" w:hAnsi="Times New Roman"/>
          <w:sz w:val="28"/>
          <w:szCs w:val="28"/>
          <w:lang w:val="ru-RU"/>
        </w:rPr>
        <w:t>: решение задач в интегрированной среде разработки,</w:t>
      </w:r>
      <w:r w:rsidRPr="006F7728">
        <w:rPr>
          <w:rFonts w:ascii="Times New Roman" w:hAnsi="Times New Roman"/>
          <w:color w:val="000000"/>
          <w:sz w:val="28"/>
          <w:szCs w:val="28"/>
          <w:lang w:val="ru-RU"/>
        </w:rPr>
        <w:t xml:space="preserve"> моделирование решений прикладных задач в интегрированной среде разработки, классификация программного обеспечения по назначению, компоненты интегрированной среды разработки приложений, оператор выбора, операторы цикла (цикл с параметром, цикл с предусловием, цикл с постусловием),</w:t>
      </w:r>
      <w:r w:rsidRPr="006F7728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трассировка алгоритма, </w:t>
      </w:r>
      <w:r w:rsidRPr="006F7728">
        <w:rPr>
          <w:rFonts w:ascii="Times New Roman" w:hAnsi="Times New Roman"/>
          <w:sz w:val="28"/>
          <w:szCs w:val="28"/>
          <w:lang w:val="ru-RU"/>
        </w:rPr>
        <w:t>интегрирован</w:t>
      </w:r>
      <w:r w:rsidR="00BF2496">
        <w:rPr>
          <w:rFonts w:ascii="Times New Roman" w:hAnsi="Times New Roman"/>
          <w:sz w:val="28"/>
          <w:szCs w:val="28"/>
          <w:lang w:val="ru-RU"/>
        </w:rPr>
        <w:t>ные среды разработки программ (</w:t>
      </w:r>
      <w:r w:rsidRPr="006F7728">
        <w:rPr>
          <w:rFonts w:ascii="Times New Roman" w:hAnsi="Times New Roman"/>
          <w:sz w:val="28"/>
          <w:szCs w:val="28"/>
          <w:lang w:val="ru-RU"/>
        </w:rPr>
        <w:t xml:space="preserve">С/С++, </w:t>
      </w:r>
      <w:r w:rsidR="001E1D53" w:rsidRPr="001E1D53">
        <w:rPr>
          <w:rFonts w:ascii="Times New Roman" w:hAnsi="Times New Roman"/>
          <w:sz w:val="28"/>
          <w:szCs w:val="28"/>
        </w:rPr>
        <w:t>Python</w:t>
      </w:r>
      <w:r w:rsidR="001E1D53" w:rsidRPr="001E1D53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0911BE">
        <w:rPr>
          <w:rFonts w:ascii="Times New Roman" w:hAnsi="Times New Roman"/>
          <w:sz w:val="28"/>
          <w:szCs w:val="28"/>
          <w:lang w:val="ru-RU"/>
        </w:rPr>
        <w:t>пайзн</w:t>
      </w:r>
      <w:r w:rsidR="001E1D53" w:rsidRPr="001E1D53">
        <w:rPr>
          <w:rFonts w:ascii="Times New Roman" w:hAnsi="Times New Roman"/>
          <w:sz w:val="28"/>
          <w:szCs w:val="28"/>
          <w:lang w:val="ru-RU"/>
        </w:rPr>
        <w:t xml:space="preserve">), </w:t>
      </w:r>
      <w:r w:rsidR="001E1D53" w:rsidRPr="001E1D53">
        <w:rPr>
          <w:rFonts w:ascii="Times New Roman" w:hAnsi="Times New Roman"/>
          <w:sz w:val="28"/>
          <w:szCs w:val="28"/>
        </w:rPr>
        <w:t>Delphi</w:t>
      </w:r>
      <w:r w:rsidR="001E1D53" w:rsidRPr="001E1D53">
        <w:rPr>
          <w:rFonts w:ascii="Times New Roman" w:hAnsi="Times New Roman"/>
          <w:sz w:val="28"/>
          <w:szCs w:val="28"/>
          <w:lang w:val="ru-RU"/>
        </w:rPr>
        <w:t xml:space="preserve"> (дельфи), </w:t>
      </w:r>
      <w:r w:rsidR="001E1D53" w:rsidRPr="001E1D53">
        <w:rPr>
          <w:rFonts w:ascii="Times New Roman" w:hAnsi="Times New Roman"/>
          <w:sz w:val="28"/>
          <w:szCs w:val="28"/>
        </w:rPr>
        <w:t>Lazarus</w:t>
      </w:r>
      <w:r w:rsidR="001E1D53" w:rsidRPr="001E1D53">
        <w:rPr>
          <w:rFonts w:ascii="Times New Roman" w:hAnsi="Times New Roman"/>
          <w:sz w:val="28"/>
          <w:szCs w:val="28"/>
          <w:lang w:val="ru-RU"/>
        </w:rPr>
        <w:t xml:space="preserve"> (лазарас)</w:t>
      </w:r>
      <w:r w:rsidRPr="006F7728">
        <w:rPr>
          <w:rFonts w:ascii="Times New Roman" w:hAnsi="Times New Roman"/>
          <w:sz w:val="28"/>
          <w:szCs w:val="28"/>
          <w:lang w:val="ru-RU"/>
        </w:rPr>
        <w:t>);</w:t>
      </w:r>
    </w:p>
    <w:p w:rsidR="002957A1" w:rsidRPr="006F7728" w:rsidRDefault="002957A1" w:rsidP="00372894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F7728">
        <w:rPr>
          <w:rFonts w:ascii="Times New Roman" w:hAnsi="Times New Roman"/>
          <w:sz w:val="28"/>
          <w:szCs w:val="28"/>
          <w:lang w:val="ru-RU"/>
        </w:rPr>
        <w:t xml:space="preserve">4) </w:t>
      </w:r>
      <w:r w:rsidR="00E25B3D">
        <w:rPr>
          <w:rFonts w:ascii="Times New Roman" w:hAnsi="Times New Roman"/>
          <w:sz w:val="28"/>
          <w:szCs w:val="28"/>
          <w:lang w:val="ru-RU"/>
        </w:rPr>
        <w:t>здоровье и безопасность</w:t>
      </w:r>
      <w:r w:rsidRPr="006F7728">
        <w:rPr>
          <w:rFonts w:ascii="Times New Roman" w:hAnsi="Times New Roman"/>
          <w:sz w:val="28"/>
          <w:szCs w:val="28"/>
          <w:lang w:val="ru-RU"/>
        </w:rPr>
        <w:t xml:space="preserve">: </w:t>
      </w:r>
      <w:r w:rsidRPr="00372894">
        <w:rPr>
          <w:rFonts w:ascii="Times New Roman" w:hAnsi="Times New Roman"/>
          <w:sz w:val="28"/>
          <w:szCs w:val="28"/>
          <w:lang w:val="kk-KZ"/>
        </w:rPr>
        <w:t xml:space="preserve">влияние электронных устройств на организм человека, способы защиты от негативного влияния электронных устройств, </w:t>
      </w:r>
      <w:r w:rsidRPr="006F7728">
        <w:rPr>
          <w:rFonts w:ascii="Times New Roman" w:hAnsi="Times New Roman"/>
          <w:color w:val="000000"/>
          <w:sz w:val="28"/>
          <w:szCs w:val="28"/>
          <w:lang w:val="ru-RU"/>
        </w:rPr>
        <w:t xml:space="preserve">безопасность пользователя в сети: мошенничество, агрессия в интернете. </w:t>
      </w:r>
    </w:p>
    <w:p w:rsidR="002957A1" w:rsidRDefault="00496931" w:rsidP="00372894">
      <w:pPr>
        <w:tabs>
          <w:tab w:val="left" w:pos="567"/>
          <w:tab w:val="left" w:pos="156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26</w:t>
      </w:r>
      <w:r w:rsidR="002957A1" w:rsidRPr="00E06ECE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BF2496" w:rsidRPr="006F7728">
        <w:rPr>
          <w:rFonts w:ascii="Times New Roman" w:hAnsi="Times New Roman"/>
          <w:sz w:val="28"/>
          <w:szCs w:val="28"/>
          <w:lang w:val="ru-RU"/>
        </w:rPr>
        <w:t xml:space="preserve">Базовое содержание учебного предмета </w:t>
      </w:r>
      <w:r w:rsidR="00BF2496">
        <w:rPr>
          <w:rFonts w:ascii="Times New Roman" w:hAnsi="Times New Roman"/>
          <w:sz w:val="28"/>
          <w:szCs w:val="28"/>
          <w:lang w:val="ru-RU"/>
        </w:rPr>
        <w:t>«Информатика» для 9 класса</w:t>
      </w:r>
      <w:r w:rsidR="00BF2496" w:rsidRPr="006F7728">
        <w:rPr>
          <w:rFonts w:ascii="Times New Roman" w:hAnsi="Times New Roman"/>
          <w:sz w:val="28"/>
          <w:szCs w:val="28"/>
          <w:lang w:val="ru-RU"/>
        </w:rPr>
        <w:t>:</w:t>
      </w:r>
    </w:p>
    <w:p w:rsidR="002957A1" w:rsidRDefault="002957A1" w:rsidP="00E06ECE">
      <w:pPr>
        <w:tabs>
          <w:tab w:val="left" w:pos="567"/>
          <w:tab w:val="left" w:pos="1560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1002B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496931">
        <w:rPr>
          <w:rFonts w:ascii="Times New Roman" w:hAnsi="Times New Roman"/>
          <w:sz w:val="28"/>
          <w:szCs w:val="28"/>
          <w:lang w:val="ru-RU"/>
        </w:rPr>
        <w:t>к</w:t>
      </w:r>
      <w:r w:rsidRPr="00E1002B">
        <w:rPr>
          <w:rFonts w:ascii="Times New Roman" w:hAnsi="Times New Roman"/>
          <w:sz w:val="28"/>
          <w:szCs w:val="28"/>
          <w:lang w:val="ru-RU"/>
        </w:rPr>
        <w:t>омпьютерные системы:</w:t>
      </w:r>
      <w:r w:rsidRPr="00372894">
        <w:rPr>
          <w:rFonts w:ascii="Times New Roman" w:hAnsi="Times New Roman"/>
          <w:sz w:val="28"/>
          <w:szCs w:val="28"/>
          <w:lang w:val="ru-RU"/>
        </w:rPr>
        <w:t xml:space="preserve"> конфигурация компьютера, в</w:t>
      </w:r>
      <w:r w:rsidRPr="00372894">
        <w:rPr>
          <w:rFonts w:ascii="Times New Roman" w:hAnsi="Times New Roman"/>
          <w:color w:val="000000"/>
          <w:sz w:val="28"/>
          <w:szCs w:val="28"/>
          <w:lang w:val="ru-RU"/>
        </w:rPr>
        <w:t>ыбор конфигурации компьютера (аппаратного и программного обеспечения) в зависимости от его назначения, совместная работа с документами с использованием облачных технологий;</w:t>
      </w:r>
    </w:p>
    <w:p w:rsidR="002957A1" w:rsidRPr="00E06ECE" w:rsidRDefault="002957A1" w:rsidP="00E06ECE">
      <w:pPr>
        <w:tabs>
          <w:tab w:val="left" w:pos="567"/>
          <w:tab w:val="left" w:pos="156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6ECE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496931">
        <w:rPr>
          <w:rFonts w:ascii="Times New Roman" w:hAnsi="Times New Roman"/>
          <w:sz w:val="28"/>
          <w:szCs w:val="28"/>
          <w:lang w:val="ru-RU"/>
        </w:rPr>
        <w:t>информационные процессы</w:t>
      </w:r>
      <w:r w:rsidRPr="00E06ECE">
        <w:rPr>
          <w:rFonts w:ascii="Times New Roman" w:hAnsi="Times New Roman"/>
          <w:sz w:val="28"/>
          <w:szCs w:val="28"/>
          <w:lang w:val="ru-RU"/>
        </w:rPr>
        <w:t>:</w:t>
      </w:r>
      <w:r w:rsidRPr="00E06ECE">
        <w:rPr>
          <w:rFonts w:ascii="Times New Roman" w:hAnsi="Times New Roman"/>
          <w:color w:val="000000"/>
          <w:sz w:val="28"/>
          <w:szCs w:val="28"/>
          <w:lang w:val="ru-RU"/>
        </w:rPr>
        <w:t xml:space="preserve"> свойства информации,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E06ECE">
        <w:rPr>
          <w:rFonts w:ascii="Times New Roman" w:hAnsi="Times New Roman"/>
          <w:color w:val="000000"/>
          <w:sz w:val="28"/>
          <w:szCs w:val="28"/>
          <w:lang w:val="ru-RU"/>
        </w:rPr>
        <w:t>база данных, поле, запись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,</w:t>
      </w:r>
      <w:r w:rsidRPr="00E06ECE">
        <w:rPr>
          <w:rFonts w:ascii="Times New Roman" w:hAnsi="Times New Roman"/>
          <w:color w:val="000000"/>
          <w:sz w:val="28"/>
          <w:szCs w:val="28"/>
          <w:lang w:val="ru-RU"/>
        </w:rPr>
        <w:t xml:space="preserve"> создание базы данных в электронных таблицах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,</w:t>
      </w:r>
      <w:r w:rsidRPr="00E06ECE">
        <w:rPr>
          <w:rFonts w:ascii="Times New Roman" w:hAnsi="Times New Roman"/>
          <w:color w:val="000000"/>
          <w:sz w:val="28"/>
          <w:szCs w:val="28"/>
          <w:lang w:val="ru-RU"/>
        </w:rPr>
        <w:t xml:space="preserve"> поиск, сортировка и фильтрация данных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:rsidR="002957A1" w:rsidRDefault="002957A1" w:rsidP="00C044B5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143FC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496931">
        <w:rPr>
          <w:rFonts w:ascii="Times New Roman" w:hAnsi="Times New Roman"/>
          <w:sz w:val="28"/>
          <w:szCs w:val="28"/>
          <w:lang w:val="kk-KZ"/>
        </w:rPr>
        <w:t>компьютерное мышление</w:t>
      </w:r>
      <w:r w:rsidRPr="00F143FC">
        <w:rPr>
          <w:rFonts w:ascii="Times New Roman" w:hAnsi="Times New Roman"/>
          <w:sz w:val="28"/>
          <w:szCs w:val="28"/>
          <w:lang w:val="kk-KZ"/>
        </w:rPr>
        <w:t>:</w:t>
      </w:r>
      <w:r w:rsidRPr="006F7728">
        <w:rPr>
          <w:rFonts w:ascii="Times New Roman" w:hAnsi="Times New Roman"/>
          <w:color w:val="000000"/>
          <w:sz w:val="28"/>
          <w:szCs w:val="28"/>
          <w:lang w:val="ru-RU"/>
        </w:rPr>
        <w:t xml:space="preserve"> исследование моделей процессов (физических, биологических, экономических) в электронных таблицах, алгоритмы, содержащие цикл с параметром или цикл с условием продолжения работы, разработка и выполнение программ в среде программирования;</w:t>
      </w:r>
    </w:p>
    <w:p w:rsidR="002957A1" w:rsidRDefault="002957A1" w:rsidP="00C044B5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496931">
        <w:rPr>
          <w:rFonts w:ascii="Times New Roman" w:hAnsi="Times New Roman"/>
          <w:sz w:val="28"/>
          <w:szCs w:val="28"/>
          <w:lang w:val="kk-KZ"/>
        </w:rPr>
        <w:t>з</w:t>
      </w:r>
      <w:r>
        <w:rPr>
          <w:rFonts w:ascii="Times New Roman" w:hAnsi="Times New Roman"/>
          <w:sz w:val="28"/>
          <w:szCs w:val="28"/>
          <w:lang w:val="kk-KZ"/>
        </w:rPr>
        <w:t>доровье и безопасность:</w:t>
      </w:r>
      <w:r w:rsidRPr="006F7728">
        <w:rPr>
          <w:rFonts w:ascii="Times New Roman" w:hAnsi="Times New Roman"/>
          <w:color w:val="000000"/>
          <w:sz w:val="28"/>
          <w:szCs w:val="28"/>
          <w:lang w:val="ru-RU"/>
        </w:rPr>
        <w:t xml:space="preserve"> эргономика (оценка времени работы за компьютером), этические и правовые нормы работы в сети;</w:t>
      </w:r>
    </w:p>
    <w:p w:rsidR="002957A1" w:rsidRPr="006F7728" w:rsidRDefault="00496931" w:rsidP="00E1002B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27</w:t>
      </w:r>
      <w:r w:rsidR="002957A1" w:rsidRPr="006F7728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BF2496" w:rsidRPr="006F7728">
        <w:rPr>
          <w:rFonts w:ascii="Times New Roman" w:hAnsi="Times New Roman"/>
          <w:sz w:val="28"/>
          <w:szCs w:val="28"/>
          <w:lang w:val="ru-RU"/>
        </w:rPr>
        <w:t xml:space="preserve">Базовое содержание учебного предмета </w:t>
      </w:r>
      <w:r w:rsidR="00BF2496">
        <w:rPr>
          <w:rFonts w:ascii="Times New Roman" w:hAnsi="Times New Roman"/>
          <w:sz w:val="28"/>
          <w:szCs w:val="28"/>
          <w:lang w:val="ru-RU"/>
        </w:rPr>
        <w:t>«Информатика» для 10 класса</w:t>
      </w:r>
      <w:r w:rsidR="00BF2496" w:rsidRPr="006F7728">
        <w:rPr>
          <w:rFonts w:ascii="Times New Roman" w:hAnsi="Times New Roman"/>
          <w:sz w:val="28"/>
          <w:szCs w:val="28"/>
          <w:lang w:val="ru-RU"/>
        </w:rPr>
        <w:t>:</w:t>
      </w:r>
    </w:p>
    <w:p w:rsidR="002957A1" w:rsidRPr="006F7728" w:rsidRDefault="002957A1" w:rsidP="00E06ECE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F7728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496931">
        <w:rPr>
          <w:rFonts w:ascii="Times New Roman" w:hAnsi="Times New Roman"/>
          <w:sz w:val="28"/>
          <w:szCs w:val="28"/>
          <w:lang w:val="ru-RU"/>
        </w:rPr>
        <w:t>компьютерные системы</w:t>
      </w:r>
      <w:r w:rsidRPr="006F7728">
        <w:rPr>
          <w:rFonts w:ascii="Times New Roman" w:hAnsi="Times New Roman"/>
          <w:sz w:val="28"/>
          <w:szCs w:val="28"/>
          <w:lang w:val="ru-RU"/>
        </w:rPr>
        <w:t xml:space="preserve">: функции программного обеспечения компьютера, информационные технологии как средство решения практических задач, </w:t>
      </w:r>
      <w:r w:rsidRPr="006F7728">
        <w:rPr>
          <w:rFonts w:ascii="Times New Roman" w:hAnsi="Times New Roman"/>
          <w:color w:val="000000"/>
          <w:sz w:val="28"/>
          <w:szCs w:val="28"/>
          <w:lang w:val="ru-RU"/>
        </w:rPr>
        <w:t>использование облачных технологий;</w:t>
      </w:r>
    </w:p>
    <w:p w:rsidR="002957A1" w:rsidRPr="006F7728" w:rsidRDefault="002957A1" w:rsidP="00E06ECE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F7728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496931">
        <w:rPr>
          <w:rFonts w:ascii="Times New Roman" w:hAnsi="Times New Roman"/>
          <w:sz w:val="28"/>
          <w:szCs w:val="28"/>
          <w:lang w:val="ru-RU"/>
        </w:rPr>
        <w:t>и</w:t>
      </w:r>
      <w:r w:rsidRPr="006F7728">
        <w:rPr>
          <w:rFonts w:ascii="Times New Roman" w:hAnsi="Times New Roman"/>
          <w:sz w:val="28"/>
          <w:szCs w:val="28"/>
          <w:lang w:val="ru-RU"/>
        </w:rPr>
        <w:t>нформационные процессы: достоверность информации, источники информации, моделирование процессов в электронных таблицах,</w:t>
      </w:r>
      <w:r w:rsidRPr="006F7728">
        <w:rPr>
          <w:rFonts w:ascii="Times New Roman" w:hAnsi="Times New Roman"/>
          <w:color w:val="000000"/>
          <w:sz w:val="28"/>
          <w:szCs w:val="28"/>
          <w:lang w:val="ru-RU"/>
        </w:rPr>
        <w:t xml:space="preserve"> разработка модели и ее исследование (базы данных в электронной таблице), решение задачи различными способами с определением наиболее эффективного способа ее решения;</w:t>
      </w:r>
    </w:p>
    <w:p w:rsidR="002957A1" w:rsidRPr="006F7728" w:rsidRDefault="002957A1" w:rsidP="00916AC5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3FC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496931">
        <w:rPr>
          <w:rFonts w:ascii="Times New Roman" w:hAnsi="Times New Roman"/>
          <w:sz w:val="28"/>
          <w:szCs w:val="28"/>
          <w:lang w:val="kk-KZ"/>
        </w:rPr>
        <w:t>компьютерное мышление</w:t>
      </w:r>
      <w:r w:rsidRPr="00F143FC">
        <w:rPr>
          <w:rFonts w:ascii="Times New Roman" w:hAnsi="Times New Roman"/>
          <w:sz w:val="28"/>
          <w:szCs w:val="28"/>
          <w:lang w:val="kk-KZ"/>
        </w:rPr>
        <w:t>:</w:t>
      </w:r>
      <w:r w:rsidRPr="006F7728">
        <w:rPr>
          <w:rFonts w:ascii="Times New Roman" w:hAnsi="Times New Roman"/>
          <w:sz w:val="28"/>
          <w:szCs w:val="28"/>
          <w:lang w:val="ru-RU"/>
        </w:rPr>
        <w:t xml:space="preserve"> массивы данных (один из:</w:t>
      </w:r>
      <w:r w:rsidR="00BF249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F7728">
        <w:rPr>
          <w:rFonts w:ascii="Times New Roman" w:hAnsi="Times New Roman"/>
          <w:sz w:val="28"/>
          <w:szCs w:val="28"/>
          <w:lang w:val="ru-RU"/>
        </w:rPr>
        <w:t xml:space="preserve">С/С++, </w:t>
      </w:r>
      <w:r w:rsidR="001E1D53" w:rsidRPr="001E1D53">
        <w:rPr>
          <w:rFonts w:ascii="Times New Roman" w:hAnsi="Times New Roman"/>
          <w:sz w:val="28"/>
          <w:szCs w:val="28"/>
        </w:rPr>
        <w:t>Python</w:t>
      </w:r>
      <w:r w:rsidR="001E1D53" w:rsidRPr="001E1D53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0911BE">
        <w:rPr>
          <w:rFonts w:ascii="Times New Roman" w:hAnsi="Times New Roman"/>
          <w:sz w:val="28"/>
          <w:szCs w:val="28"/>
          <w:lang w:val="ru-RU"/>
        </w:rPr>
        <w:t>пайзн</w:t>
      </w:r>
      <w:r w:rsidR="001E1D53" w:rsidRPr="001E1D53">
        <w:rPr>
          <w:rFonts w:ascii="Times New Roman" w:hAnsi="Times New Roman"/>
          <w:sz w:val="28"/>
          <w:szCs w:val="28"/>
          <w:lang w:val="ru-RU"/>
        </w:rPr>
        <w:t xml:space="preserve">), </w:t>
      </w:r>
      <w:r w:rsidR="001E1D53" w:rsidRPr="001E1D53">
        <w:rPr>
          <w:rFonts w:ascii="Times New Roman" w:hAnsi="Times New Roman"/>
          <w:sz w:val="28"/>
          <w:szCs w:val="28"/>
        </w:rPr>
        <w:t>Delphi</w:t>
      </w:r>
      <w:r w:rsidR="001E1D53" w:rsidRPr="001E1D53">
        <w:rPr>
          <w:rFonts w:ascii="Times New Roman" w:hAnsi="Times New Roman"/>
          <w:sz w:val="28"/>
          <w:szCs w:val="28"/>
          <w:lang w:val="ru-RU"/>
        </w:rPr>
        <w:t xml:space="preserve"> (дельфи), </w:t>
      </w:r>
      <w:r w:rsidR="001E1D53" w:rsidRPr="001E1D53">
        <w:rPr>
          <w:rFonts w:ascii="Times New Roman" w:hAnsi="Times New Roman"/>
          <w:sz w:val="28"/>
          <w:szCs w:val="28"/>
        </w:rPr>
        <w:t>Lazarus</w:t>
      </w:r>
      <w:r w:rsidR="001E1D53" w:rsidRPr="001E1D53">
        <w:rPr>
          <w:rFonts w:ascii="Times New Roman" w:hAnsi="Times New Roman"/>
          <w:sz w:val="28"/>
          <w:szCs w:val="28"/>
          <w:lang w:val="ru-RU"/>
        </w:rPr>
        <w:t xml:space="preserve"> (лазарас)</w:t>
      </w:r>
      <w:r w:rsidRPr="006F7728">
        <w:rPr>
          <w:rFonts w:ascii="Times New Roman" w:hAnsi="Times New Roman"/>
          <w:sz w:val="28"/>
          <w:szCs w:val="28"/>
          <w:lang w:val="ru-RU"/>
        </w:rPr>
        <w:t xml:space="preserve">), </w:t>
      </w:r>
      <w:r w:rsidR="00BF2496">
        <w:rPr>
          <w:rFonts w:ascii="Times New Roman" w:hAnsi="Times New Roman"/>
          <w:color w:val="000000"/>
          <w:sz w:val="28"/>
          <w:szCs w:val="28"/>
          <w:lang w:val="ru-RU"/>
        </w:rPr>
        <w:t xml:space="preserve">одномерный массив, основные </w:t>
      </w:r>
      <w:r w:rsidRPr="006F7728">
        <w:rPr>
          <w:rFonts w:ascii="Times New Roman" w:hAnsi="Times New Roman"/>
          <w:color w:val="000000"/>
          <w:sz w:val="28"/>
          <w:szCs w:val="28"/>
          <w:lang w:val="ru-RU"/>
        </w:rPr>
        <w:t>алгоритмы обработки массивов: поиск, сортировка, перестановка, удаление и вставка элементов массива;</w:t>
      </w:r>
    </w:p>
    <w:p w:rsidR="002957A1" w:rsidRDefault="002957A1" w:rsidP="00916AC5">
      <w:pPr>
        <w:pStyle w:val="af3"/>
        <w:widowControl w:val="0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496931">
        <w:rPr>
          <w:rFonts w:ascii="Times New Roman" w:hAnsi="Times New Roman"/>
          <w:sz w:val="28"/>
          <w:szCs w:val="28"/>
          <w:lang w:val="kk-KZ"/>
        </w:rPr>
        <w:t>з</w:t>
      </w:r>
      <w:r>
        <w:rPr>
          <w:rFonts w:ascii="Times New Roman" w:hAnsi="Times New Roman"/>
          <w:sz w:val="28"/>
          <w:szCs w:val="28"/>
          <w:lang w:val="kk-KZ"/>
        </w:rPr>
        <w:t>доровье и безопасность: эргономика: компьютер и здоровье.</w:t>
      </w:r>
      <w:r w:rsidR="00916AC5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Информационная безопасность: информационная культура, перспективы развития </w:t>
      </w:r>
      <w:r w:rsidR="00BF2496">
        <w:rPr>
          <w:rFonts w:ascii="Times New Roman" w:hAnsi="Times New Roman"/>
          <w:sz w:val="28"/>
          <w:szCs w:val="28"/>
          <w:lang w:val="kk-KZ"/>
        </w:rPr>
        <w:t>информационно-коммуникационной технологии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2957A1" w:rsidRPr="00496931" w:rsidRDefault="002957A1" w:rsidP="00451282">
      <w:pPr>
        <w:tabs>
          <w:tab w:val="left" w:pos="567"/>
          <w:tab w:val="left" w:pos="1560"/>
        </w:tabs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A0CED" w:rsidRPr="00496931" w:rsidRDefault="00BA0CED" w:rsidP="00451282">
      <w:pPr>
        <w:tabs>
          <w:tab w:val="left" w:pos="567"/>
          <w:tab w:val="left" w:pos="1560"/>
        </w:tabs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957A1" w:rsidRPr="00451282" w:rsidRDefault="0091167E" w:rsidP="00451282">
      <w:pPr>
        <w:tabs>
          <w:tab w:val="left" w:pos="567"/>
          <w:tab w:val="left" w:pos="1560"/>
        </w:tabs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Глава 4</w:t>
      </w:r>
      <w:r w:rsidR="002957A1" w:rsidRPr="00451282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2957A1" w:rsidRPr="00451282">
        <w:rPr>
          <w:rFonts w:ascii="Times New Roman" w:hAnsi="Times New Roman"/>
          <w:sz w:val="28"/>
          <w:szCs w:val="28"/>
          <w:lang w:val="ru-RU"/>
        </w:rPr>
        <w:t>Система целей обучения</w:t>
      </w:r>
    </w:p>
    <w:p w:rsidR="002957A1" w:rsidRPr="00451282" w:rsidRDefault="002957A1" w:rsidP="00451282">
      <w:pPr>
        <w:tabs>
          <w:tab w:val="left" w:pos="567"/>
          <w:tab w:val="left" w:pos="1560"/>
        </w:tabs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2957A1" w:rsidRDefault="00496931" w:rsidP="00BA0CED">
      <w:pPr>
        <w:tabs>
          <w:tab w:val="left" w:pos="567"/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ru-RU" w:eastAsia="en-GB"/>
        </w:rPr>
        <w:t>28</w:t>
      </w:r>
      <w:r w:rsidR="002957A1" w:rsidRPr="00451282">
        <w:rPr>
          <w:rFonts w:ascii="Times New Roman" w:hAnsi="Times New Roman"/>
          <w:sz w:val="28"/>
          <w:szCs w:val="28"/>
          <w:lang w:val="ru-RU" w:eastAsia="en-GB"/>
        </w:rPr>
        <w:t>. Ц</w:t>
      </w:r>
      <w:r w:rsidR="002957A1" w:rsidRPr="00451282">
        <w:rPr>
          <w:rFonts w:ascii="Times New Roman" w:hAnsi="Times New Roman"/>
          <w:sz w:val="28"/>
          <w:szCs w:val="28"/>
          <w:lang w:val="ru-RU"/>
        </w:rPr>
        <w:t>ели обучения расписаны по разделам для каждого класса.</w:t>
      </w:r>
      <w:r w:rsidR="00BA0CE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F1D50">
        <w:rPr>
          <w:rFonts w:ascii="Times New Roman" w:hAnsi="Times New Roman"/>
          <w:sz w:val="28"/>
          <w:szCs w:val="28"/>
          <w:lang w:val="kk-KZ"/>
        </w:rPr>
        <w:t>Цели обучения в П</w:t>
      </w:r>
      <w:r w:rsidR="002957A1" w:rsidRPr="00451282">
        <w:rPr>
          <w:rFonts w:ascii="Times New Roman" w:hAnsi="Times New Roman"/>
          <w:sz w:val="28"/>
          <w:szCs w:val="28"/>
          <w:lang w:val="kk-KZ"/>
        </w:rPr>
        <w:t>рог</w:t>
      </w:r>
      <w:r w:rsidR="002957A1">
        <w:rPr>
          <w:rFonts w:ascii="Times New Roman" w:hAnsi="Times New Roman"/>
          <w:sz w:val="28"/>
          <w:szCs w:val="28"/>
          <w:lang w:val="kk-KZ"/>
        </w:rPr>
        <w:t>рамме представлены кодировкой так, что в</w:t>
      </w:r>
      <w:r w:rsidR="002957A1" w:rsidRPr="00451282">
        <w:rPr>
          <w:rFonts w:ascii="Times New Roman" w:hAnsi="Times New Roman"/>
          <w:sz w:val="28"/>
          <w:szCs w:val="28"/>
          <w:lang w:val="kk-KZ"/>
        </w:rPr>
        <w:t xml:space="preserve"> коде первое число обозначает класс, второе и третье числа </w:t>
      </w:r>
      <w:r w:rsidR="002957A1" w:rsidRPr="00451282">
        <w:rPr>
          <w:rFonts w:ascii="Times New Roman" w:hAnsi="Times New Roman"/>
          <w:sz w:val="28"/>
          <w:szCs w:val="28"/>
          <w:lang w:val="ru-RU"/>
        </w:rPr>
        <w:t>–</w:t>
      </w:r>
      <w:r w:rsidR="002957A1" w:rsidRPr="00451282">
        <w:rPr>
          <w:rFonts w:ascii="Times New Roman" w:hAnsi="Times New Roman"/>
          <w:sz w:val="28"/>
          <w:szCs w:val="28"/>
          <w:lang w:val="kk-KZ"/>
        </w:rPr>
        <w:t>раздел и подраздел, четвёртое число показывает нумерацию учебной цели. Например, в кодировке 6.2.1.3</w:t>
      </w:r>
      <w:r w:rsidR="00B47A37">
        <w:rPr>
          <w:rFonts w:ascii="Times New Roman" w:hAnsi="Times New Roman"/>
          <w:sz w:val="28"/>
          <w:szCs w:val="28"/>
          <w:lang w:val="kk-KZ"/>
        </w:rPr>
        <w:t>:</w:t>
      </w:r>
      <w:r w:rsidR="002957A1" w:rsidRPr="0045128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F1D50">
        <w:rPr>
          <w:rFonts w:ascii="Times New Roman" w:hAnsi="Times New Roman"/>
          <w:sz w:val="28"/>
          <w:szCs w:val="28"/>
          <w:lang w:val="kk-KZ"/>
        </w:rPr>
        <w:br/>
      </w:r>
      <w:r w:rsidR="002957A1" w:rsidRPr="00451282">
        <w:rPr>
          <w:rFonts w:ascii="Times New Roman" w:hAnsi="Times New Roman"/>
          <w:sz w:val="28"/>
          <w:szCs w:val="28"/>
          <w:lang w:val="kk-KZ"/>
        </w:rPr>
        <w:t xml:space="preserve">«6» </w:t>
      </w:r>
      <w:r w:rsidR="002957A1" w:rsidRPr="00451282">
        <w:rPr>
          <w:rFonts w:ascii="Times New Roman" w:hAnsi="Times New Roman"/>
          <w:sz w:val="28"/>
          <w:szCs w:val="28"/>
          <w:lang w:val="ru-RU"/>
        </w:rPr>
        <w:t>–</w:t>
      </w:r>
      <w:r w:rsidR="002957A1" w:rsidRPr="00451282">
        <w:rPr>
          <w:rFonts w:ascii="Times New Roman" w:hAnsi="Times New Roman"/>
          <w:sz w:val="28"/>
          <w:szCs w:val="28"/>
          <w:lang w:val="kk-KZ"/>
        </w:rPr>
        <w:t xml:space="preserve"> класс, «2.1» </w:t>
      </w:r>
      <w:r w:rsidR="002957A1" w:rsidRPr="00451282">
        <w:rPr>
          <w:rFonts w:ascii="Times New Roman" w:hAnsi="Times New Roman"/>
          <w:sz w:val="28"/>
          <w:szCs w:val="28"/>
          <w:lang w:val="ru-RU"/>
        </w:rPr>
        <w:t>–</w:t>
      </w:r>
      <w:r w:rsidR="00BA0CE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957A1" w:rsidRPr="00451282">
        <w:rPr>
          <w:rFonts w:ascii="Times New Roman" w:hAnsi="Times New Roman"/>
          <w:sz w:val="28"/>
          <w:szCs w:val="28"/>
          <w:lang w:val="kk-KZ"/>
        </w:rPr>
        <w:t xml:space="preserve">подраздел, «3» </w:t>
      </w:r>
      <w:r w:rsidR="002957A1" w:rsidRPr="00451282">
        <w:rPr>
          <w:rFonts w:ascii="Times New Roman" w:hAnsi="Times New Roman"/>
          <w:sz w:val="28"/>
          <w:szCs w:val="28"/>
          <w:lang w:val="ru-RU"/>
        </w:rPr>
        <w:t>–</w:t>
      </w:r>
      <w:r w:rsidR="002957A1" w:rsidRPr="00451282">
        <w:rPr>
          <w:rFonts w:ascii="Times New Roman" w:hAnsi="Times New Roman"/>
          <w:sz w:val="28"/>
          <w:szCs w:val="28"/>
          <w:lang w:val="kk-KZ"/>
        </w:rPr>
        <w:t xml:space="preserve"> нумерация учебной</w:t>
      </w:r>
      <w:r w:rsidR="002957A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957A1" w:rsidRPr="00451282">
        <w:rPr>
          <w:rFonts w:ascii="Times New Roman" w:hAnsi="Times New Roman"/>
          <w:sz w:val="28"/>
          <w:szCs w:val="28"/>
          <w:lang w:val="kk-KZ"/>
        </w:rPr>
        <w:t>цели.</w:t>
      </w:r>
    </w:p>
    <w:p w:rsidR="002957A1" w:rsidRPr="0091167E" w:rsidRDefault="00496931" w:rsidP="0091167E">
      <w:pPr>
        <w:tabs>
          <w:tab w:val="left" w:pos="567"/>
          <w:tab w:val="left" w:pos="156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>
        <w:rPr>
          <w:rFonts w:ascii="Times New Roman" w:hAnsi="Times New Roman"/>
          <w:sz w:val="28"/>
          <w:szCs w:val="28"/>
          <w:lang w:val="ru-RU"/>
        </w:rPr>
        <w:t>29</w:t>
      </w:r>
      <w:r w:rsidR="002957A1" w:rsidRPr="00451282">
        <w:rPr>
          <w:rFonts w:ascii="Times New Roman" w:hAnsi="Times New Roman"/>
          <w:sz w:val="28"/>
          <w:szCs w:val="28"/>
          <w:lang w:val="ru-RU"/>
        </w:rPr>
        <w:t>.</w:t>
      </w:r>
      <w:r w:rsidR="002957A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A0CED">
        <w:rPr>
          <w:rFonts w:ascii="Times New Roman" w:hAnsi="Times New Roman"/>
          <w:sz w:val="28"/>
          <w:szCs w:val="28"/>
          <w:lang w:val="ru-RU" w:eastAsia="en-GB"/>
        </w:rPr>
        <w:t>Ожидаемые результаты</w:t>
      </w:r>
      <w:r w:rsidR="002957A1" w:rsidRPr="00451282">
        <w:rPr>
          <w:rFonts w:ascii="Times New Roman" w:hAnsi="Times New Roman"/>
          <w:sz w:val="28"/>
          <w:szCs w:val="28"/>
          <w:lang w:val="ru-RU" w:eastAsia="en-GB"/>
        </w:rPr>
        <w:t xml:space="preserve"> </w:t>
      </w:r>
      <w:r w:rsidR="00B47A37">
        <w:rPr>
          <w:rFonts w:ascii="Times New Roman" w:hAnsi="Times New Roman"/>
          <w:sz w:val="28"/>
          <w:szCs w:val="28"/>
          <w:lang w:val="ru-RU" w:eastAsia="en-GB"/>
        </w:rPr>
        <w:t xml:space="preserve">по целям </w:t>
      </w:r>
      <w:r w:rsidR="002957A1" w:rsidRPr="00451282">
        <w:rPr>
          <w:rFonts w:ascii="Times New Roman" w:hAnsi="Times New Roman"/>
          <w:sz w:val="28"/>
          <w:szCs w:val="28"/>
          <w:lang w:val="ru-RU" w:eastAsia="en-GB"/>
        </w:rPr>
        <w:t>обучения:</w:t>
      </w:r>
    </w:p>
    <w:p w:rsidR="002957A1" w:rsidRDefault="002957A1" w:rsidP="00451282">
      <w:pPr>
        <w:tabs>
          <w:tab w:val="left" w:pos="567"/>
          <w:tab w:val="left" w:pos="1134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2"/>
          <w:lang w:val="ru-RU"/>
        </w:rPr>
      </w:pPr>
      <w:r w:rsidRPr="007821FA">
        <w:rPr>
          <w:rFonts w:ascii="Times New Roman" w:hAnsi="Times New Roman"/>
          <w:sz w:val="28"/>
          <w:szCs w:val="22"/>
          <w:lang w:val="ru-RU"/>
        </w:rPr>
        <w:t>таблица 1</w:t>
      </w:r>
    </w:p>
    <w:p w:rsidR="00BA0CED" w:rsidRPr="00451282" w:rsidRDefault="00BA0CED" w:rsidP="00451282">
      <w:pPr>
        <w:tabs>
          <w:tab w:val="left" w:pos="567"/>
          <w:tab w:val="left" w:pos="1134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2"/>
          <w:lang w:val="ru-RU" w:eastAsia="en-GB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276"/>
        <w:gridCol w:w="1417"/>
        <w:gridCol w:w="1417"/>
        <w:gridCol w:w="1372"/>
        <w:gridCol w:w="1515"/>
        <w:gridCol w:w="1365"/>
      </w:tblGrid>
      <w:tr w:rsidR="002957A1" w:rsidRPr="00CD7758" w:rsidTr="00B1420A">
        <w:tc>
          <w:tcPr>
            <w:tcW w:w="662" w:type="pct"/>
            <w:vMerge w:val="restart"/>
          </w:tcPr>
          <w:p w:rsidR="002957A1" w:rsidRPr="00CD7758" w:rsidRDefault="002957A1" w:rsidP="00451282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Подраздел</w:t>
            </w:r>
          </w:p>
        </w:tc>
        <w:tc>
          <w:tcPr>
            <w:tcW w:w="4338" w:type="pct"/>
            <w:gridSpan w:val="6"/>
          </w:tcPr>
          <w:p w:rsidR="002957A1" w:rsidRPr="00CD7758" w:rsidRDefault="0091167E" w:rsidP="00451282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Раздел 1. Компьютерные системы</w:t>
            </w:r>
          </w:p>
        </w:tc>
      </w:tr>
      <w:tr w:rsidR="00B1420A" w:rsidRPr="00CD7758" w:rsidTr="00B1420A">
        <w:tc>
          <w:tcPr>
            <w:tcW w:w="662" w:type="pct"/>
            <w:vMerge/>
          </w:tcPr>
          <w:p w:rsidR="00B1420A" w:rsidRPr="00CD7758" w:rsidRDefault="00B1420A" w:rsidP="00451282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338" w:type="pct"/>
            <w:gridSpan w:val="6"/>
          </w:tcPr>
          <w:p w:rsidR="00B1420A" w:rsidRPr="00CD7758" w:rsidRDefault="00B1420A" w:rsidP="00451282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Цели обучения</w:t>
            </w:r>
          </w:p>
        </w:tc>
      </w:tr>
      <w:tr w:rsidR="002957A1" w:rsidRPr="00CD7758" w:rsidTr="008840CA">
        <w:tc>
          <w:tcPr>
            <w:tcW w:w="662" w:type="pct"/>
            <w:vMerge/>
          </w:tcPr>
          <w:p w:rsidR="002957A1" w:rsidRPr="00CD7758" w:rsidRDefault="002957A1" w:rsidP="00451282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62" w:type="pct"/>
          </w:tcPr>
          <w:p w:rsidR="002957A1" w:rsidRPr="00CD7758" w:rsidRDefault="002957A1" w:rsidP="00B1420A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5 класс</w:t>
            </w:r>
          </w:p>
        </w:tc>
        <w:tc>
          <w:tcPr>
            <w:tcW w:w="735" w:type="pct"/>
          </w:tcPr>
          <w:p w:rsidR="002957A1" w:rsidRPr="00CD7758" w:rsidRDefault="002957A1" w:rsidP="00B1420A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6 класс</w:t>
            </w:r>
          </w:p>
        </w:tc>
        <w:tc>
          <w:tcPr>
            <w:tcW w:w="735" w:type="pct"/>
          </w:tcPr>
          <w:p w:rsidR="002957A1" w:rsidRPr="00CD7758" w:rsidRDefault="002957A1" w:rsidP="00B1420A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7 класс</w:t>
            </w:r>
          </w:p>
        </w:tc>
        <w:tc>
          <w:tcPr>
            <w:tcW w:w="712" w:type="pct"/>
          </w:tcPr>
          <w:p w:rsidR="002957A1" w:rsidRPr="00CD7758" w:rsidRDefault="002957A1" w:rsidP="00B1420A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8 класс</w:t>
            </w:r>
          </w:p>
        </w:tc>
        <w:tc>
          <w:tcPr>
            <w:tcW w:w="786" w:type="pct"/>
          </w:tcPr>
          <w:p w:rsidR="002957A1" w:rsidRPr="00CD7758" w:rsidRDefault="002957A1" w:rsidP="00B1420A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9 класс</w:t>
            </w:r>
          </w:p>
        </w:tc>
        <w:tc>
          <w:tcPr>
            <w:tcW w:w="708" w:type="pct"/>
          </w:tcPr>
          <w:p w:rsidR="002957A1" w:rsidRPr="00CD7758" w:rsidRDefault="002957A1" w:rsidP="00B1420A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10 класс</w:t>
            </w:r>
          </w:p>
        </w:tc>
      </w:tr>
      <w:tr w:rsidR="002957A1" w:rsidRPr="00073B45" w:rsidTr="008840CA">
        <w:tc>
          <w:tcPr>
            <w:tcW w:w="662" w:type="pct"/>
          </w:tcPr>
          <w:p w:rsidR="002957A1" w:rsidRPr="00CD7758" w:rsidRDefault="002957A1" w:rsidP="00451282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 w:eastAsia="en-GB"/>
              </w:rPr>
              <w:t>1.1</w:t>
            </w:r>
          </w:p>
          <w:p w:rsidR="002957A1" w:rsidRPr="00CD7758" w:rsidRDefault="002957A1" w:rsidP="00451282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 w:eastAsia="en-GB"/>
              </w:rPr>
              <w:t>Устройства компьютера</w:t>
            </w:r>
          </w:p>
        </w:tc>
        <w:tc>
          <w:tcPr>
            <w:tcW w:w="662" w:type="pct"/>
          </w:tcPr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5.1.1.1</w:t>
            </w:r>
          </w:p>
          <w:p w:rsidR="0091167E" w:rsidRPr="00CD7758" w:rsidRDefault="002957A1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объяснять на элементарном уровне назначение процессора и жесткого диска</w:t>
            </w:r>
            <w:r w:rsidR="00023E9F" w:rsidRPr="00CD7758">
              <w:rPr>
                <w:sz w:val="28"/>
                <w:szCs w:val="28"/>
                <w:lang w:val="kk-KZ"/>
              </w:rPr>
              <w:t>;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5.1.1.2</w:t>
            </w:r>
          </w:p>
          <w:p w:rsidR="002957A1" w:rsidRPr="00CD7758" w:rsidRDefault="002957A1" w:rsidP="00023E9F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использовать базовые предметные</w:t>
            </w:r>
            <w:r w:rsidR="00023E9F" w:rsidRPr="00CD7758">
              <w:rPr>
                <w:sz w:val="28"/>
                <w:szCs w:val="28"/>
                <w:lang w:val="kk-KZ"/>
              </w:rPr>
              <w:t xml:space="preserve"> </w:t>
            </w:r>
            <w:r w:rsidRPr="00CD7758">
              <w:rPr>
                <w:sz w:val="28"/>
                <w:szCs w:val="28"/>
              </w:rPr>
              <w:t>термины в активном словаре</w:t>
            </w:r>
          </w:p>
        </w:tc>
        <w:tc>
          <w:tcPr>
            <w:tcW w:w="735" w:type="pct"/>
          </w:tcPr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6.1.1.1</w:t>
            </w:r>
          </w:p>
          <w:p w:rsidR="0091167E" w:rsidRPr="00CD7758" w:rsidRDefault="002957A1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рассказывать об истории и перспективах развития вычислительной техники</w:t>
            </w:r>
            <w:r w:rsidR="00023E9F" w:rsidRPr="00CD7758">
              <w:rPr>
                <w:sz w:val="28"/>
                <w:szCs w:val="28"/>
                <w:lang w:val="kk-KZ"/>
              </w:rPr>
              <w:t>;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 xml:space="preserve">6.1.1.2 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объяснять взаимодействие основных устройств компьютера</w:t>
            </w:r>
            <w:r w:rsidR="00023E9F" w:rsidRPr="00CD7758">
              <w:rPr>
                <w:sz w:val="28"/>
                <w:szCs w:val="28"/>
                <w:lang w:val="kk-KZ"/>
              </w:rPr>
              <w:t>;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6.1.1.3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 xml:space="preserve">правильно произносить и писать </w:t>
            </w:r>
            <w:r w:rsidRPr="00CD7758">
              <w:rPr>
                <w:sz w:val="28"/>
                <w:szCs w:val="28"/>
              </w:rPr>
              <w:lastRenderedPageBreak/>
              <w:t>базовые термины</w:t>
            </w:r>
            <w:r w:rsidR="00023E9F" w:rsidRPr="00CD7758">
              <w:rPr>
                <w:sz w:val="28"/>
                <w:szCs w:val="28"/>
                <w:lang w:val="kk-KZ"/>
              </w:rPr>
              <w:t>;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 xml:space="preserve">6.1.1.4 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соблюдать контроль произношения звуков</w:t>
            </w:r>
          </w:p>
        </w:tc>
        <w:tc>
          <w:tcPr>
            <w:tcW w:w="735" w:type="pct"/>
          </w:tcPr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lastRenderedPageBreak/>
              <w:t>7.1.1.1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описывать назначение видов памяти компьютера: оперативные запоминающие устройства</w:t>
            </w:r>
            <w:r w:rsidRPr="00CD7758">
              <w:rPr>
                <w:sz w:val="28"/>
                <w:szCs w:val="28"/>
                <w:lang w:val="kk-KZ"/>
              </w:rPr>
              <w:t xml:space="preserve">, постоянные </w:t>
            </w:r>
            <w:r w:rsidRPr="00CD7758">
              <w:rPr>
                <w:sz w:val="28"/>
                <w:szCs w:val="28"/>
              </w:rPr>
              <w:t>запоминающие устройства,</w:t>
            </w:r>
            <w:r w:rsidRPr="00CD7758">
              <w:rPr>
                <w:sz w:val="28"/>
                <w:szCs w:val="28"/>
                <w:lang w:val="kk-KZ"/>
              </w:rPr>
              <w:t xml:space="preserve"> внешние </w:t>
            </w:r>
            <w:r w:rsidRPr="00CD7758">
              <w:rPr>
                <w:sz w:val="28"/>
                <w:szCs w:val="28"/>
              </w:rPr>
              <w:t>запоминающие устройства</w:t>
            </w:r>
            <w:r w:rsidRPr="00CD7758">
              <w:rPr>
                <w:sz w:val="28"/>
                <w:szCs w:val="28"/>
                <w:lang w:val="kk-KZ"/>
              </w:rPr>
              <w:t>,</w:t>
            </w:r>
            <w:r w:rsidR="00023E9F" w:rsidRPr="00CD7758">
              <w:rPr>
                <w:sz w:val="28"/>
                <w:szCs w:val="28"/>
                <w:lang w:val="kk-KZ"/>
              </w:rPr>
              <w:t xml:space="preserve"> </w:t>
            </w:r>
            <w:r w:rsidR="007821FA" w:rsidRPr="00CD7758">
              <w:rPr>
                <w:sz w:val="28"/>
                <w:szCs w:val="28"/>
              </w:rPr>
              <w:t>кэ</w:t>
            </w:r>
            <w:r w:rsidRPr="00CD7758">
              <w:rPr>
                <w:sz w:val="28"/>
                <w:szCs w:val="28"/>
              </w:rPr>
              <w:t>ш-память</w:t>
            </w:r>
            <w:r w:rsidR="00023E9F" w:rsidRPr="00CD7758">
              <w:rPr>
                <w:sz w:val="28"/>
                <w:szCs w:val="28"/>
                <w:lang w:val="kk-KZ"/>
              </w:rPr>
              <w:t>;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7.1.1.2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формули</w:t>
            </w:r>
            <w:r w:rsidRPr="00CD7758">
              <w:rPr>
                <w:sz w:val="28"/>
                <w:szCs w:val="28"/>
              </w:rPr>
              <w:lastRenderedPageBreak/>
              <w:t>ровать определения по образцу</w:t>
            </w:r>
          </w:p>
          <w:p w:rsidR="008840CA" w:rsidRPr="00CD7758" w:rsidRDefault="008840CA" w:rsidP="00C55AA3">
            <w:pPr>
              <w:pStyle w:val="NESTableText"/>
              <w:rPr>
                <w:sz w:val="28"/>
                <w:szCs w:val="28"/>
                <w:lang w:val="kk-KZ"/>
              </w:rPr>
            </w:pPr>
          </w:p>
        </w:tc>
        <w:tc>
          <w:tcPr>
            <w:tcW w:w="712" w:type="pct"/>
          </w:tcPr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lastRenderedPageBreak/>
              <w:t>8.1.1.1</w:t>
            </w:r>
          </w:p>
          <w:p w:rsidR="0091167E" w:rsidRPr="00CD7758" w:rsidRDefault="002957A1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объяснять на элементарном уровне функции процессора и его основные характеристик</w:t>
            </w:r>
            <w:r w:rsidR="00023E9F" w:rsidRPr="00CD7758">
              <w:rPr>
                <w:sz w:val="28"/>
                <w:szCs w:val="28"/>
                <w:lang w:val="kk-KZ"/>
              </w:rPr>
              <w:t>;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8.1.1.2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планировать свою деятельность, контролировать и оценивать её</w:t>
            </w:r>
          </w:p>
        </w:tc>
        <w:tc>
          <w:tcPr>
            <w:tcW w:w="786" w:type="pct"/>
          </w:tcPr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9.1.1.1</w:t>
            </w:r>
          </w:p>
          <w:p w:rsidR="0091167E" w:rsidRPr="00CD7758" w:rsidRDefault="002957A1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выбирать конфигурацию компьютера в зависимости от его назначения</w:t>
            </w:r>
            <w:r w:rsidR="00023E9F" w:rsidRPr="00CD7758">
              <w:rPr>
                <w:sz w:val="28"/>
                <w:szCs w:val="28"/>
                <w:lang w:val="kk-KZ"/>
              </w:rPr>
              <w:t>;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9.1.1.2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адекватно оценивать собственное речевое поведение, поведение окружающих по критериям</w:t>
            </w:r>
          </w:p>
        </w:tc>
        <w:tc>
          <w:tcPr>
            <w:tcW w:w="708" w:type="pct"/>
          </w:tcPr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10.1.1.1</w:t>
            </w:r>
          </w:p>
          <w:p w:rsidR="0091167E" w:rsidRPr="00CD7758" w:rsidRDefault="002957A1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систематизировать знания о назначении и функциях программного обеспечения компьютера</w:t>
            </w:r>
            <w:r w:rsidR="00023E9F" w:rsidRPr="00CD7758">
              <w:rPr>
                <w:sz w:val="28"/>
                <w:szCs w:val="28"/>
                <w:lang w:val="kk-KZ"/>
              </w:rPr>
              <w:t>;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10.1.1.2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составлять текст-рассуждение по опорным схемам</w:t>
            </w:r>
          </w:p>
        </w:tc>
      </w:tr>
      <w:tr w:rsidR="002957A1" w:rsidRPr="00073B45" w:rsidTr="008840CA">
        <w:tc>
          <w:tcPr>
            <w:tcW w:w="662" w:type="pct"/>
          </w:tcPr>
          <w:p w:rsidR="002957A1" w:rsidRPr="00CD7758" w:rsidRDefault="002957A1" w:rsidP="00451282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1.2 </w:t>
            </w:r>
          </w:p>
          <w:p w:rsidR="002957A1" w:rsidRPr="00CD7758" w:rsidRDefault="002957A1" w:rsidP="00451282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Программное обеспечение</w:t>
            </w:r>
            <w:r w:rsidRPr="00CD7758">
              <w:rPr>
                <w:rFonts w:ascii="Times New Roman" w:hAnsi="Times New Roman"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662" w:type="pct"/>
          </w:tcPr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5.1.2.1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объяснять понятие «программное обеспечение»</w:t>
            </w:r>
            <w:r w:rsidR="00023E9F" w:rsidRPr="00CD7758">
              <w:rPr>
                <w:sz w:val="28"/>
                <w:szCs w:val="28"/>
                <w:lang w:val="kk-KZ"/>
              </w:rPr>
              <w:t>;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 xml:space="preserve">5.1.2.2 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показывать стремление контролировать звуковую культуру собственной речи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</w:p>
        </w:tc>
        <w:tc>
          <w:tcPr>
            <w:tcW w:w="735" w:type="pct"/>
          </w:tcPr>
          <w:p w:rsidR="002957A1" w:rsidRPr="00CD7758" w:rsidRDefault="002957A1" w:rsidP="007821FA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6.1.2.1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называть основные функции операционной системы</w:t>
            </w:r>
            <w:r w:rsidR="00023E9F" w:rsidRPr="00CD7758">
              <w:rPr>
                <w:sz w:val="28"/>
                <w:szCs w:val="28"/>
                <w:lang w:val="kk-KZ"/>
              </w:rPr>
              <w:t>;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6.1.2.2 адекватно использовать слова-термины в высказывании</w:t>
            </w:r>
          </w:p>
        </w:tc>
        <w:tc>
          <w:tcPr>
            <w:tcW w:w="735" w:type="pct"/>
          </w:tcPr>
          <w:p w:rsidR="002957A1" w:rsidRPr="00CD7758" w:rsidRDefault="002957A1" w:rsidP="00E73CAF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7.1.2.1</w:t>
            </w:r>
          </w:p>
          <w:p w:rsidR="002957A1" w:rsidRPr="00CD7758" w:rsidRDefault="002957A1" w:rsidP="00E73CAF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различать понятия «система программирования» и «языки программирования»</w:t>
            </w:r>
            <w:r w:rsidR="00023E9F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2957A1" w:rsidRPr="00CD7758" w:rsidRDefault="002957A1" w:rsidP="00E73CAF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7.1.2.2 создавать и распаковывать архивы различных форматов</w:t>
            </w:r>
            <w:r w:rsidR="00023E9F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2957A1" w:rsidRPr="00CD7758" w:rsidRDefault="002957A1" w:rsidP="00E73CAF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7.1.2.3</w:t>
            </w:r>
          </w:p>
          <w:p w:rsidR="002957A1" w:rsidRPr="00CD7758" w:rsidRDefault="002957A1" w:rsidP="00E73CAF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сравнивать размеры файлов разных форматов, хранящих одинаковую информацию</w:t>
            </w:r>
          </w:p>
        </w:tc>
        <w:tc>
          <w:tcPr>
            <w:tcW w:w="712" w:type="pct"/>
          </w:tcPr>
          <w:p w:rsidR="002957A1" w:rsidRPr="00CD7758" w:rsidRDefault="002957A1" w:rsidP="007821FA">
            <w:pPr>
              <w:tabs>
                <w:tab w:val="left" w:pos="567"/>
              </w:tabs>
              <w:spacing w:line="240" w:lineRule="auto"/>
              <w:ind w:left="3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8.1.2.1</w:t>
            </w:r>
          </w:p>
          <w:p w:rsidR="002957A1" w:rsidRPr="00CD7758" w:rsidRDefault="002957A1" w:rsidP="007821FA">
            <w:pPr>
              <w:tabs>
                <w:tab w:val="left" w:pos="567"/>
              </w:tabs>
              <w:spacing w:line="240" w:lineRule="auto"/>
              <w:ind w:left="3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различать системное, прикладное программное обеспечение и системы программирования</w:t>
            </w:r>
            <w:r w:rsidR="00023E9F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 xml:space="preserve">8.1.2.2 </w:t>
            </w:r>
          </w:p>
          <w:p w:rsidR="002957A1" w:rsidRPr="00CD7758" w:rsidRDefault="002957A1" w:rsidP="007821FA">
            <w:pPr>
              <w:tabs>
                <w:tab w:val="left" w:pos="567"/>
              </w:tabs>
              <w:spacing w:line="240" w:lineRule="auto"/>
              <w:ind w:left="3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создавать по модели текст – рассуждение</w:t>
            </w:r>
          </w:p>
        </w:tc>
        <w:tc>
          <w:tcPr>
            <w:tcW w:w="786" w:type="pct"/>
          </w:tcPr>
          <w:p w:rsidR="002957A1" w:rsidRPr="00CD7758" w:rsidRDefault="002957A1" w:rsidP="007821FA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9.1.2.1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выбирать программное обеспечение в зависимости от потребности пользователя</w:t>
            </w:r>
            <w:r w:rsidR="00023E9F" w:rsidRPr="00CD7758">
              <w:rPr>
                <w:sz w:val="28"/>
                <w:szCs w:val="28"/>
                <w:lang w:val="kk-KZ"/>
              </w:rPr>
              <w:t>;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9.1.2.2 преобразовывать высказывания, используя смысловые эквиваленты</w:t>
            </w:r>
          </w:p>
        </w:tc>
        <w:tc>
          <w:tcPr>
            <w:tcW w:w="708" w:type="pct"/>
          </w:tcPr>
          <w:p w:rsidR="002957A1" w:rsidRPr="00CD7758" w:rsidRDefault="002957A1" w:rsidP="007821FA">
            <w:pPr>
              <w:tabs>
                <w:tab w:val="left" w:pos="567"/>
              </w:tabs>
              <w:spacing w:line="240" w:lineRule="auto"/>
              <w:ind w:hanging="17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kk-KZ"/>
              </w:rPr>
              <w:t>10.1.2.1</w:t>
            </w:r>
          </w:p>
          <w:p w:rsidR="002957A1" w:rsidRPr="00CD7758" w:rsidRDefault="002957A1" w:rsidP="007821FA">
            <w:pPr>
              <w:tabs>
                <w:tab w:val="left" w:pos="567"/>
              </w:tabs>
              <w:spacing w:line="240" w:lineRule="auto"/>
              <w:ind w:hanging="17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kk-KZ"/>
              </w:rPr>
              <w:t>приобрести опыт решения задач из разных сфер человеческой деятельности с применение средств информационных технологий</w:t>
            </w:r>
            <w:r w:rsidR="00023E9F" w:rsidRPr="00CD7758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2957A1" w:rsidRPr="00CD7758" w:rsidRDefault="002957A1" w:rsidP="007821FA">
            <w:pPr>
              <w:tabs>
                <w:tab w:val="left" w:pos="567"/>
              </w:tabs>
              <w:spacing w:line="240" w:lineRule="auto"/>
              <w:ind w:hanging="17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10.1.2.2</w:t>
            </w:r>
          </w:p>
          <w:p w:rsidR="002957A1" w:rsidRPr="00CD7758" w:rsidRDefault="002957A1" w:rsidP="007821FA">
            <w:pPr>
              <w:tabs>
                <w:tab w:val="left" w:pos="567"/>
              </w:tabs>
              <w:spacing w:line="240" w:lineRule="auto"/>
              <w:ind w:hanging="17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планировать свое оценочное высказывание, корректировать его в соответствии с целью</w:t>
            </w:r>
          </w:p>
        </w:tc>
      </w:tr>
      <w:tr w:rsidR="002957A1" w:rsidRPr="00073B45" w:rsidTr="008840CA">
        <w:tc>
          <w:tcPr>
            <w:tcW w:w="662" w:type="pct"/>
          </w:tcPr>
          <w:p w:rsidR="002957A1" w:rsidRPr="00CD7758" w:rsidRDefault="002957A1" w:rsidP="00190FC2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1.3 Компьютерные сети</w:t>
            </w:r>
          </w:p>
        </w:tc>
        <w:tc>
          <w:tcPr>
            <w:tcW w:w="662" w:type="pct"/>
          </w:tcPr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5.1.3.1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размещать, изменять, скачивать файлы общего доступа</w:t>
            </w:r>
            <w:r w:rsidR="00023E9F" w:rsidRPr="00CD7758">
              <w:rPr>
                <w:sz w:val="28"/>
                <w:szCs w:val="28"/>
                <w:lang w:val="kk-KZ"/>
              </w:rPr>
              <w:t>;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5.1.3.2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инициировать, разворачивать и завершать учебный диалог</w:t>
            </w:r>
          </w:p>
        </w:tc>
        <w:tc>
          <w:tcPr>
            <w:tcW w:w="735" w:type="pct"/>
          </w:tcPr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6.1.3.1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объяснять преимущества беспроводной связи</w:t>
            </w:r>
            <w:r w:rsidR="00023E9F" w:rsidRPr="00CD7758">
              <w:rPr>
                <w:sz w:val="28"/>
                <w:szCs w:val="28"/>
                <w:lang w:val="kk-KZ"/>
              </w:rPr>
              <w:t>;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6.1.3.2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уметь работать с учебным текстом (анализировать, извлекать информацию)</w:t>
            </w:r>
          </w:p>
        </w:tc>
        <w:tc>
          <w:tcPr>
            <w:tcW w:w="735" w:type="pct"/>
          </w:tcPr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7.1.3.1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классифицировать компьютерные сети</w:t>
            </w:r>
            <w:r w:rsidR="00023E9F" w:rsidRPr="00CD7758">
              <w:rPr>
                <w:sz w:val="28"/>
                <w:szCs w:val="28"/>
                <w:lang w:val="kk-KZ"/>
              </w:rPr>
              <w:t>;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7.1.3.2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демонстрировать стремление овладеть речевой культурой</w:t>
            </w:r>
          </w:p>
        </w:tc>
        <w:tc>
          <w:tcPr>
            <w:tcW w:w="712" w:type="pct"/>
          </w:tcPr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8.1.3.1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определять пропускную способность сети</w:t>
            </w:r>
            <w:r w:rsidR="00023E9F" w:rsidRPr="00CD7758">
              <w:rPr>
                <w:sz w:val="28"/>
                <w:szCs w:val="28"/>
                <w:lang w:val="kk-KZ"/>
              </w:rPr>
              <w:t>;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8.1.3.2</w:t>
            </w:r>
          </w:p>
          <w:p w:rsidR="002957A1" w:rsidRPr="00CD7758" w:rsidRDefault="002957A1" w:rsidP="00023E9F">
            <w:pPr>
              <w:tabs>
                <w:tab w:val="left" w:pos="567"/>
                <w:tab w:val="left" w:pos="993"/>
              </w:tabs>
              <w:spacing w:line="240" w:lineRule="auto"/>
              <w:ind w:left="3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задавать вопросы на уточнение, понимание,</w:t>
            </w:r>
            <w:r w:rsidR="00023E9F" w:rsidRPr="00CD775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используя паравербальные средства</w:t>
            </w:r>
          </w:p>
        </w:tc>
        <w:tc>
          <w:tcPr>
            <w:tcW w:w="786" w:type="pct"/>
          </w:tcPr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9.1.3.1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под руководством учителя</w:t>
            </w:r>
            <w:r w:rsidR="00023E9F" w:rsidRPr="00CD7758">
              <w:rPr>
                <w:sz w:val="28"/>
                <w:szCs w:val="28"/>
                <w:lang w:val="kk-KZ"/>
              </w:rPr>
              <w:t xml:space="preserve"> </w:t>
            </w:r>
            <w:r w:rsidRPr="00CD7758">
              <w:rPr>
                <w:sz w:val="28"/>
                <w:szCs w:val="28"/>
              </w:rPr>
              <w:t>осуществлять совместную работу с документами с использованием облачных технологий</w:t>
            </w:r>
            <w:r w:rsidR="00023E9F" w:rsidRPr="00CD7758">
              <w:rPr>
                <w:sz w:val="28"/>
                <w:szCs w:val="28"/>
                <w:lang w:val="kk-KZ"/>
              </w:rPr>
              <w:t>;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9.1.3.2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владеть навыком активного слушания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</w:p>
        </w:tc>
        <w:tc>
          <w:tcPr>
            <w:tcW w:w="708" w:type="pct"/>
          </w:tcPr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10.1.3.1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осуществлять работу с документами с использованием облачных технологий самостоятельн</w:t>
            </w:r>
            <w:r w:rsidR="0091167E" w:rsidRPr="00CD7758">
              <w:rPr>
                <w:sz w:val="28"/>
                <w:szCs w:val="28"/>
              </w:rPr>
              <w:t>о</w:t>
            </w:r>
            <w:r w:rsidR="00023E9F" w:rsidRPr="00CD7758">
              <w:rPr>
                <w:sz w:val="28"/>
                <w:szCs w:val="28"/>
                <w:lang w:val="kk-KZ"/>
              </w:rPr>
              <w:t>;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10.1.3.2</w:t>
            </w:r>
          </w:p>
          <w:p w:rsidR="002957A1" w:rsidRPr="00CD7758" w:rsidRDefault="002957A1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уметь формулировать цели и задачи деятельности в виде результата</w:t>
            </w:r>
          </w:p>
        </w:tc>
      </w:tr>
    </w:tbl>
    <w:p w:rsidR="002957A1" w:rsidRPr="0091167E" w:rsidRDefault="002957A1" w:rsidP="00FE4DD8">
      <w:pPr>
        <w:pStyle w:val="af3"/>
        <w:tabs>
          <w:tab w:val="left" w:pos="567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957A1" w:rsidRDefault="002957A1" w:rsidP="007821FA">
      <w:pPr>
        <w:pStyle w:val="af3"/>
        <w:tabs>
          <w:tab w:val="left" w:pos="567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4"/>
          <w:lang w:val="ru-RU"/>
        </w:rPr>
      </w:pPr>
      <w:r w:rsidRPr="007821FA">
        <w:rPr>
          <w:rFonts w:ascii="Times New Roman" w:hAnsi="Times New Roman"/>
          <w:sz w:val="28"/>
          <w:szCs w:val="24"/>
        </w:rPr>
        <w:t>таблица 2</w:t>
      </w:r>
    </w:p>
    <w:p w:rsidR="00644AD8" w:rsidRPr="00644AD8" w:rsidRDefault="00644AD8" w:rsidP="007821FA">
      <w:pPr>
        <w:pStyle w:val="af3"/>
        <w:tabs>
          <w:tab w:val="left" w:pos="567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4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1276"/>
        <w:gridCol w:w="1417"/>
        <w:gridCol w:w="1418"/>
        <w:gridCol w:w="1417"/>
        <w:gridCol w:w="1435"/>
        <w:gridCol w:w="1400"/>
      </w:tblGrid>
      <w:tr w:rsidR="007821FA" w:rsidRPr="00CD7758" w:rsidTr="007821FA">
        <w:tc>
          <w:tcPr>
            <w:tcW w:w="1276" w:type="dxa"/>
            <w:vMerge w:val="restart"/>
          </w:tcPr>
          <w:p w:rsidR="007821FA" w:rsidRPr="00CD7758" w:rsidRDefault="007821FA" w:rsidP="006F7728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Подраздел</w:t>
            </w:r>
          </w:p>
        </w:tc>
        <w:tc>
          <w:tcPr>
            <w:tcW w:w="8363" w:type="dxa"/>
            <w:gridSpan w:val="6"/>
          </w:tcPr>
          <w:p w:rsidR="007821FA" w:rsidRPr="00CD7758" w:rsidRDefault="007821FA" w:rsidP="007821FA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Раздел 2.</w:t>
            </w:r>
            <w:r w:rsidRPr="00CD775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Информационные процессы</w:t>
            </w:r>
          </w:p>
        </w:tc>
      </w:tr>
      <w:tr w:rsidR="008840CA" w:rsidRPr="00CD7758" w:rsidTr="007821FA">
        <w:tc>
          <w:tcPr>
            <w:tcW w:w="1276" w:type="dxa"/>
            <w:vMerge/>
          </w:tcPr>
          <w:p w:rsidR="008840CA" w:rsidRPr="00CD7758" w:rsidRDefault="008840CA" w:rsidP="006F7728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363" w:type="dxa"/>
            <w:gridSpan w:val="6"/>
          </w:tcPr>
          <w:p w:rsidR="008840CA" w:rsidRPr="00CD7758" w:rsidRDefault="008840CA" w:rsidP="007821FA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Цели обучения</w:t>
            </w:r>
          </w:p>
        </w:tc>
      </w:tr>
      <w:tr w:rsidR="007821FA" w:rsidRPr="00CD7758" w:rsidTr="007821FA">
        <w:tc>
          <w:tcPr>
            <w:tcW w:w="1276" w:type="dxa"/>
            <w:vMerge/>
          </w:tcPr>
          <w:p w:rsidR="007821FA" w:rsidRPr="00CD7758" w:rsidRDefault="007821FA" w:rsidP="006F7728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7821FA" w:rsidRPr="00CD7758" w:rsidRDefault="007821FA" w:rsidP="008840CA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5 класс</w:t>
            </w:r>
          </w:p>
        </w:tc>
        <w:tc>
          <w:tcPr>
            <w:tcW w:w="1417" w:type="dxa"/>
          </w:tcPr>
          <w:p w:rsidR="007821FA" w:rsidRPr="00CD7758" w:rsidRDefault="007821FA" w:rsidP="008840CA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6 класс</w:t>
            </w:r>
          </w:p>
        </w:tc>
        <w:tc>
          <w:tcPr>
            <w:tcW w:w="1418" w:type="dxa"/>
          </w:tcPr>
          <w:p w:rsidR="007821FA" w:rsidRPr="00CD7758" w:rsidRDefault="007821FA" w:rsidP="008840CA">
            <w:pPr>
              <w:tabs>
                <w:tab w:val="left" w:pos="567"/>
              </w:tabs>
              <w:spacing w:line="240" w:lineRule="auto"/>
              <w:ind w:left="9" w:firstLine="5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7 класс</w:t>
            </w:r>
          </w:p>
        </w:tc>
        <w:tc>
          <w:tcPr>
            <w:tcW w:w="1417" w:type="dxa"/>
          </w:tcPr>
          <w:p w:rsidR="007821FA" w:rsidRPr="00CD7758" w:rsidRDefault="007821FA" w:rsidP="008840CA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8 класс</w:t>
            </w:r>
          </w:p>
        </w:tc>
        <w:tc>
          <w:tcPr>
            <w:tcW w:w="1435" w:type="dxa"/>
          </w:tcPr>
          <w:p w:rsidR="007821FA" w:rsidRPr="00CD7758" w:rsidRDefault="007821FA" w:rsidP="008840CA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9 класс</w:t>
            </w:r>
          </w:p>
        </w:tc>
        <w:tc>
          <w:tcPr>
            <w:tcW w:w="1400" w:type="dxa"/>
          </w:tcPr>
          <w:p w:rsidR="007821FA" w:rsidRPr="00CD7758" w:rsidRDefault="007821FA" w:rsidP="008840CA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10 класс</w:t>
            </w:r>
          </w:p>
        </w:tc>
      </w:tr>
      <w:tr w:rsidR="0091167E" w:rsidRPr="00073B45" w:rsidTr="007821FA">
        <w:tc>
          <w:tcPr>
            <w:tcW w:w="1276" w:type="dxa"/>
          </w:tcPr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2.1 Представление и 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измерение информации</w:t>
            </w:r>
          </w:p>
        </w:tc>
        <w:tc>
          <w:tcPr>
            <w:tcW w:w="1276" w:type="dxa"/>
          </w:tcPr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5.2.1.1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перечислять и представлять информацию в разных формах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5.2.1.2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уметь </w:t>
            </w: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представить информацию в графическом виде и составить связное высказывание на зрительной основе</w:t>
            </w:r>
          </w:p>
        </w:tc>
        <w:tc>
          <w:tcPr>
            <w:tcW w:w="1417" w:type="dxa"/>
          </w:tcPr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lastRenderedPageBreak/>
              <w:t>6.2.1.1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кодировать и декодировать текстовую информацию</w:t>
            </w:r>
            <w:r w:rsidR="008840CA" w:rsidRPr="00CD7758">
              <w:rPr>
                <w:sz w:val="28"/>
                <w:szCs w:val="28"/>
                <w:lang w:val="kk-KZ"/>
              </w:rPr>
              <w:t>;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6.2.1.2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 xml:space="preserve">пояснять, </w:t>
            </w:r>
            <w:r w:rsidRPr="00CD7758">
              <w:rPr>
                <w:sz w:val="28"/>
                <w:szCs w:val="28"/>
              </w:rPr>
              <w:lastRenderedPageBreak/>
              <w:t>что вся информация для компьютера представляется в двоичном виде</w:t>
            </w:r>
            <w:r w:rsidR="008840CA" w:rsidRPr="00CD7758">
              <w:rPr>
                <w:sz w:val="28"/>
                <w:szCs w:val="28"/>
                <w:lang w:val="kk-KZ"/>
              </w:rPr>
              <w:t>;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6.2.1.3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приводить примеры каналов связи, источников и приемников информации</w:t>
            </w:r>
            <w:r w:rsidR="008840CA" w:rsidRPr="00CD7758">
              <w:rPr>
                <w:sz w:val="28"/>
                <w:szCs w:val="28"/>
                <w:lang w:val="kk-KZ"/>
              </w:rPr>
              <w:t>;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6.2.1.4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осуществлять направленный взаимоконтроль и самоконтроль при чтении текстов</w:t>
            </w:r>
          </w:p>
        </w:tc>
        <w:tc>
          <w:tcPr>
            <w:tcW w:w="1418" w:type="dxa"/>
          </w:tcPr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lastRenderedPageBreak/>
              <w:t>7.2.1.1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называть единицы измерения информации</w:t>
            </w:r>
            <w:r w:rsidR="008840CA" w:rsidRPr="00CD7758">
              <w:rPr>
                <w:sz w:val="28"/>
                <w:szCs w:val="28"/>
                <w:lang w:val="kk-KZ"/>
              </w:rPr>
              <w:t>;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 xml:space="preserve">7.2.1.2 осуществлять перевод </w:t>
            </w:r>
            <w:r w:rsidRPr="00CD7758">
              <w:rPr>
                <w:sz w:val="28"/>
                <w:szCs w:val="28"/>
              </w:rPr>
              <w:lastRenderedPageBreak/>
              <w:t>из одних единиц измерения информации в другие</w:t>
            </w:r>
            <w:r w:rsidR="008840CA" w:rsidRPr="00CD7758">
              <w:rPr>
                <w:sz w:val="28"/>
                <w:szCs w:val="28"/>
                <w:lang w:val="kk-KZ"/>
              </w:rPr>
              <w:t>;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7.2.1.3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контролировать соблюдение норм орфоэпии и произношения фонем в собственном чтении и чтении одноклассников</w:t>
            </w:r>
            <w:r w:rsidR="008840CA" w:rsidRPr="00CD7758">
              <w:rPr>
                <w:sz w:val="28"/>
                <w:szCs w:val="28"/>
                <w:lang w:val="kk-KZ"/>
              </w:rPr>
              <w:t>;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7.2.1.4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оценивать свою и чужую речевую деятельность по критериям</w:t>
            </w:r>
          </w:p>
        </w:tc>
        <w:tc>
          <w:tcPr>
            <w:tcW w:w="1417" w:type="dxa"/>
          </w:tcPr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8.2.1.1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применять алфавитный подход при определении количества </w:t>
            </w: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информации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8950B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8.2.1.2 передавать суть производимых действий в развернутом высказывании</w:t>
            </w:r>
          </w:p>
        </w:tc>
        <w:tc>
          <w:tcPr>
            <w:tcW w:w="1435" w:type="dxa"/>
          </w:tcPr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9.2.1.1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определять свойства информации (актуальность, точность, достоверность, </w:t>
            </w: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ценность)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9.2.1.2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задавать вопросы к тексту</w:t>
            </w:r>
          </w:p>
        </w:tc>
        <w:tc>
          <w:tcPr>
            <w:tcW w:w="1400" w:type="dxa"/>
          </w:tcPr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10.2.1.1</w:t>
            </w:r>
          </w:p>
          <w:p w:rsidR="0091167E" w:rsidRPr="00CD7758" w:rsidRDefault="0091167E" w:rsidP="0091167E">
            <w:pPr>
              <w:tabs>
                <w:tab w:val="left" w:pos="567"/>
              </w:tabs>
              <w:spacing w:line="240" w:lineRule="auto"/>
              <w:ind w:left="9" w:firstLine="5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знать подходы к оценке достоверности информации (оценка надёжности </w:t>
            </w: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источника, сравнение данных из разных источников и в разные моменты времени)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ind w:left="9" w:firstLine="5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10.2.1.2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разграничивать основную и второстепенную информацию</w:t>
            </w:r>
          </w:p>
        </w:tc>
      </w:tr>
      <w:tr w:rsidR="0091167E" w:rsidRPr="00073B45" w:rsidTr="007821FA">
        <w:tc>
          <w:tcPr>
            <w:tcW w:w="1276" w:type="dxa"/>
          </w:tcPr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2.2 </w:t>
            </w: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Создание и преобразование информационных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объектов</w:t>
            </w:r>
          </w:p>
        </w:tc>
        <w:tc>
          <w:tcPr>
            <w:tcW w:w="1276" w:type="dxa"/>
          </w:tcPr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5.2.2.1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эффективно организовывать документ для печати (устанавливать парамет</w:t>
            </w: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ры страницы, выполнять предварительный просмотр)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5.2.2.2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создавать и редактировать растровые изображения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5.2.2.3 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владеть изучающим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чтением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5.2.2.4</w:t>
            </w:r>
            <w:r w:rsidR="007821F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оречевлять выполняемые операции</w:t>
            </w:r>
          </w:p>
        </w:tc>
        <w:tc>
          <w:tcPr>
            <w:tcW w:w="1417" w:type="dxa"/>
          </w:tcPr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6</w:t>
            </w: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.2.2.1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организовывать ссылки (гиперссылки, оглавления, названия, сноски)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6.2.2.2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создавать и редактировать векторные изображения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6.2.2.3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оценивать преимущества и недостатки растровой и векторной графики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6.2.2.4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формулировать открытые вопросы по теме, осознанно и адекватно использовать в речи предметные термины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6.2.2.5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оречевлять собственные действия с использо</w:t>
            </w: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ванием предметной лексики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6.2.2.6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оценивать свою и чужую речевую деятельность по критериям</w:t>
            </w:r>
          </w:p>
        </w:tc>
        <w:tc>
          <w:tcPr>
            <w:tcW w:w="1418" w:type="dxa"/>
          </w:tcPr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7.2.2.1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форматировать элементы таблицы в текстовом процессоре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7.2.2.2 </w:t>
            </w: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форматировать элементы электронной таблицы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7.2.2.3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создавать диаграммы в электронной таблице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7.2.2.4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использовать условное форматирование в электронной таблице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7.2.2.5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владеть навыком смыслового чтения и навыком работы с информацией представленной разными способами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644AD8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7.2.2.6 владеть навыком работы с информацией</w:t>
            </w:r>
            <w:r w:rsidR="00644AD8" w:rsidRPr="00CD775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представленной разными способами</w:t>
            </w:r>
          </w:p>
        </w:tc>
        <w:tc>
          <w:tcPr>
            <w:tcW w:w="1417" w:type="dxa"/>
          </w:tcPr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ind w:left="3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8.2.2.1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ind w:left="3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использовать различные форматы данных для решения задач в электрон</w:t>
            </w: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ных таблицах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ind w:left="3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8.2.2.2 использовать абсолютную и относительную ссылки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ind w:left="3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8.2.2.3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ind w:left="3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использовать  встроенные функции для решения задач с применением электронных таблиц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ind w:left="3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8.2.2.4 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ind w:left="3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действовать по схеме и словесной инструкции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ind w:left="3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8.2.2.5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ind w:left="3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планировать свою деятельность, контролировать и оценивать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ind w:left="3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8.2.2.6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ind w:left="3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контролировать речевое поведение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8.2.2.7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работать по письменной инструкции</w:t>
            </w:r>
          </w:p>
        </w:tc>
        <w:tc>
          <w:tcPr>
            <w:tcW w:w="1435" w:type="dxa"/>
          </w:tcPr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9.2.2.1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объяснять термины базы данных, запись, поле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9.2.2.2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создавать базу данных в </w:t>
            </w: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электронной таблице под руководством учителя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9.2.2.3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создавать таблицы базы данных средствами табличного процессора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9.2.2.4 продуктивно решать задачи коммуникации при работе в группе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9.2.2.5 составлять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монолог  - рассуждение по шаблону и опорным словам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9.2.2.6</w:t>
            </w:r>
          </w:p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работать по зрительной и </w:t>
            </w: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словесной инструкции</w:t>
            </w:r>
          </w:p>
        </w:tc>
        <w:tc>
          <w:tcPr>
            <w:tcW w:w="1400" w:type="dxa"/>
          </w:tcPr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10.2.2.2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 создавать базу данных в электронной таблице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10.2.2.3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осуществ</w:t>
            </w: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лять поиск, сортировку и фильтрацию данных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10.2.2.4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оречевлять план действий с использованием предметной лексики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10.2.2.5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адекватно выбирать вербальные и невербальные средства для продуктивной коммуникации</w:t>
            </w:r>
          </w:p>
        </w:tc>
      </w:tr>
    </w:tbl>
    <w:p w:rsidR="002957A1" w:rsidRPr="007821FA" w:rsidRDefault="002957A1" w:rsidP="00644AD8">
      <w:pPr>
        <w:pStyle w:val="af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val="kk-KZ"/>
        </w:rPr>
      </w:pPr>
    </w:p>
    <w:p w:rsidR="002957A1" w:rsidRPr="00CD7758" w:rsidRDefault="002957A1" w:rsidP="00644AD8">
      <w:pPr>
        <w:pStyle w:val="af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D7758">
        <w:rPr>
          <w:rFonts w:ascii="Times New Roman" w:hAnsi="Times New Roman"/>
          <w:sz w:val="28"/>
          <w:szCs w:val="28"/>
          <w:lang w:val="kk-KZ"/>
        </w:rPr>
        <w:t>таблица 3</w:t>
      </w:r>
    </w:p>
    <w:p w:rsidR="00644AD8" w:rsidRPr="00CD7758" w:rsidRDefault="00644AD8" w:rsidP="00644AD8">
      <w:pPr>
        <w:pStyle w:val="af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1276"/>
        <w:gridCol w:w="1417"/>
        <w:gridCol w:w="1418"/>
        <w:gridCol w:w="1417"/>
        <w:gridCol w:w="1418"/>
        <w:gridCol w:w="1417"/>
      </w:tblGrid>
      <w:tr w:rsidR="007821FA" w:rsidRPr="00CD7758" w:rsidTr="008840CA">
        <w:tc>
          <w:tcPr>
            <w:tcW w:w="1276" w:type="dxa"/>
            <w:vMerge w:val="restart"/>
          </w:tcPr>
          <w:p w:rsidR="007821FA" w:rsidRPr="00CD7758" w:rsidRDefault="007821FA" w:rsidP="006F772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Подраздел</w:t>
            </w:r>
          </w:p>
        </w:tc>
        <w:tc>
          <w:tcPr>
            <w:tcW w:w="8363" w:type="dxa"/>
            <w:gridSpan w:val="6"/>
          </w:tcPr>
          <w:p w:rsidR="007821FA" w:rsidRPr="00CD7758" w:rsidRDefault="007821FA" w:rsidP="007821FA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Раздел 3. </w:t>
            </w: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Компьютерное мышление</w:t>
            </w:r>
          </w:p>
        </w:tc>
      </w:tr>
      <w:tr w:rsidR="008840CA" w:rsidRPr="00CD7758" w:rsidTr="008840CA">
        <w:tc>
          <w:tcPr>
            <w:tcW w:w="1276" w:type="dxa"/>
            <w:vMerge/>
          </w:tcPr>
          <w:p w:rsidR="008840CA" w:rsidRPr="00CD7758" w:rsidRDefault="008840CA" w:rsidP="006F772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363" w:type="dxa"/>
            <w:gridSpan w:val="6"/>
          </w:tcPr>
          <w:p w:rsidR="008840CA" w:rsidRPr="00CD7758" w:rsidRDefault="008840CA" w:rsidP="007821FA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kk-KZ"/>
              </w:rPr>
              <w:t>Цели обучения</w:t>
            </w:r>
          </w:p>
        </w:tc>
      </w:tr>
      <w:tr w:rsidR="007821FA" w:rsidRPr="00CD7758" w:rsidTr="008840CA">
        <w:tc>
          <w:tcPr>
            <w:tcW w:w="1276" w:type="dxa"/>
            <w:vMerge/>
          </w:tcPr>
          <w:p w:rsidR="007821FA" w:rsidRPr="00CD7758" w:rsidRDefault="007821FA" w:rsidP="006F772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7821FA" w:rsidRPr="00CD7758" w:rsidRDefault="007821FA" w:rsidP="008840CA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5 класс</w:t>
            </w:r>
          </w:p>
        </w:tc>
        <w:tc>
          <w:tcPr>
            <w:tcW w:w="1417" w:type="dxa"/>
          </w:tcPr>
          <w:p w:rsidR="007821FA" w:rsidRPr="00CD7758" w:rsidRDefault="007821FA" w:rsidP="008840CA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6 класс</w:t>
            </w:r>
          </w:p>
        </w:tc>
        <w:tc>
          <w:tcPr>
            <w:tcW w:w="1418" w:type="dxa"/>
          </w:tcPr>
          <w:p w:rsidR="007821FA" w:rsidRPr="00CD7758" w:rsidRDefault="007821FA" w:rsidP="008840CA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7 класс</w:t>
            </w:r>
          </w:p>
        </w:tc>
        <w:tc>
          <w:tcPr>
            <w:tcW w:w="1417" w:type="dxa"/>
          </w:tcPr>
          <w:p w:rsidR="007821FA" w:rsidRPr="00CD7758" w:rsidRDefault="007821FA" w:rsidP="008840CA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8 класс</w:t>
            </w:r>
          </w:p>
        </w:tc>
        <w:tc>
          <w:tcPr>
            <w:tcW w:w="1418" w:type="dxa"/>
          </w:tcPr>
          <w:p w:rsidR="007821FA" w:rsidRPr="00CD7758" w:rsidRDefault="007821FA" w:rsidP="008840CA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9 класс</w:t>
            </w:r>
          </w:p>
        </w:tc>
        <w:tc>
          <w:tcPr>
            <w:tcW w:w="1417" w:type="dxa"/>
          </w:tcPr>
          <w:p w:rsidR="007821FA" w:rsidRPr="00CD7758" w:rsidRDefault="007821FA" w:rsidP="008840CA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10 класс</w:t>
            </w:r>
          </w:p>
        </w:tc>
      </w:tr>
      <w:tr w:rsidR="0091167E" w:rsidRPr="00073B45" w:rsidTr="008840CA">
        <w:tc>
          <w:tcPr>
            <w:tcW w:w="1276" w:type="dxa"/>
          </w:tcPr>
          <w:p w:rsidR="0091167E" w:rsidRPr="00CD7758" w:rsidRDefault="0091167E" w:rsidP="007821FA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en-GB"/>
              </w:rPr>
            </w:pPr>
            <w:r w:rsidRPr="00CD7758">
              <w:rPr>
                <w:rFonts w:ascii="Times New Roman" w:hAnsi="Times New Roman"/>
                <w:bCs/>
                <w:sz w:val="28"/>
                <w:szCs w:val="28"/>
                <w:lang w:val="ru-RU" w:eastAsia="en-GB"/>
              </w:rPr>
              <w:t>3.1</w:t>
            </w:r>
            <w:r w:rsidR="007821FA" w:rsidRPr="00CD7758">
              <w:rPr>
                <w:rFonts w:ascii="Times New Roman" w:hAnsi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Pr="00CD7758">
              <w:rPr>
                <w:rFonts w:ascii="Times New Roman" w:hAnsi="Times New Roman"/>
                <w:sz w:val="28"/>
                <w:szCs w:val="28"/>
                <w:lang w:val="ru-RU" w:eastAsia="en-GB"/>
              </w:rPr>
              <w:t>Моделирование</w:t>
            </w:r>
          </w:p>
        </w:tc>
        <w:tc>
          <w:tcPr>
            <w:tcW w:w="1276" w:type="dxa"/>
          </w:tcPr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5.3.1.1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создавать анимацию объектов и событий в игровой среде программирования (Лого, Scratch)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5.3.1.2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давать отчет и реальную самооценку деятельн</w:t>
            </w: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ости</w:t>
            </w:r>
          </w:p>
        </w:tc>
        <w:tc>
          <w:tcPr>
            <w:tcW w:w="1417" w:type="dxa"/>
          </w:tcPr>
          <w:p w:rsidR="0091167E" w:rsidRPr="00CD7758" w:rsidRDefault="0091167E" w:rsidP="00644AD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6.3.1.1</w:t>
            </w:r>
          </w:p>
          <w:p w:rsidR="0091167E" w:rsidRPr="00CD7758" w:rsidRDefault="0091167E" w:rsidP="00644AD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разрабатывать и реализовывать сценарии в игровой среде программирования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644AD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6.3.1.2</w:t>
            </w:r>
          </w:p>
          <w:p w:rsidR="0091167E" w:rsidRPr="00CD7758" w:rsidRDefault="0091167E" w:rsidP="00644AD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принимать и сохранять учебную цель</w:t>
            </w:r>
          </w:p>
          <w:p w:rsidR="0091167E" w:rsidRPr="00CD7758" w:rsidRDefault="0091167E" w:rsidP="00644AD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1167E" w:rsidRPr="00CD7758" w:rsidRDefault="0091167E" w:rsidP="00644AD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91167E" w:rsidRPr="00CD7758" w:rsidRDefault="0091167E" w:rsidP="00644AD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7.3.1.1</w:t>
            </w:r>
          </w:p>
          <w:p w:rsidR="0091167E" w:rsidRPr="00CD7758" w:rsidRDefault="0091167E" w:rsidP="00644AD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создавать модели объектов и событий в 3D редакторах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644AD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7.3.1.2</w:t>
            </w:r>
          </w:p>
          <w:p w:rsidR="0091167E" w:rsidRPr="00CD7758" w:rsidRDefault="0091167E" w:rsidP="00644AD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действовать по словесной инструкции</w:t>
            </w:r>
          </w:p>
        </w:tc>
        <w:tc>
          <w:tcPr>
            <w:tcW w:w="1417" w:type="dxa"/>
          </w:tcPr>
          <w:p w:rsidR="0091167E" w:rsidRPr="00CD7758" w:rsidRDefault="0091167E" w:rsidP="00644AD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8.3.1.1</w:t>
            </w:r>
          </w:p>
          <w:p w:rsidR="0091167E" w:rsidRPr="00CD7758" w:rsidRDefault="0091167E" w:rsidP="00644AD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создавать модели задач в интегрированной среде разработки программ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644AD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8.3.1.2</w:t>
            </w:r>
          </w:p>
          <w:p w:rsidR="0091167E" w:rsidRPr="00CD7758" w:rsidRDefault="0091167E" w:rsidP="00644AD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пошагово оречевлять собственные действия</w:t>
            </w:r>
          </w:p>
          <w:p w:rsidR="0091167E" w:rsidRPr="00CD7758" w:rsidRDefault="0091167E" w:rsidP="00644AD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91167E" w:rsidRPr="00CD7758" w:rsidRDefault="0091167E" w:rsidP="00644AD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9.3.1.1</w:t>
            </w:r>
          </w:p>
          <w:p w:rsidR="0091167E" w:rsidRPr="00CD7758" w:rsidRDefault="0091167E" w:rsidP="00644AD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исследовать модели процессов (физических, биологически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экономических) в электронных таблицах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644AD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9.3.1.2</w:t>
            </w:r>
          </w:p>
          <w:p w:rsidR="0091167E" w:rsidRPr="00CD7758" w:rsidRDefault="0091167E" w:rsidP="00644AD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владеть навыком смыслового чтения</w:t>
            </w:r>
          </w:p>
        </w:tc>
        <w:tc>
          <w:tcPr>
            <w:tcW w:w="1417" w:type="dxa"/>
          </w:tcPr>
          <w:p w:rsidR="0091167E" w:rsidRPr="00CD7758" w:rsidRDefault="0091167E" w:rsidP="00644AD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10.3.1.1</w:t>
            </w:r>
          </w:p>
          <w:p w:rsidR="0091167E" w:rsidRPr="00CD7758" w:rsidRDefault="0091167E" w:rsidP="00644AD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 разрабатывать модели процессов (физических, биологических</w:t>
            </w:r>
            <w:r w:rsidR="00644AD8" w:rsidRPr="00CD775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экономических) в электронных таблицах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644AD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10.3.1.2</w:t>
            </w:r>
          </w:p>
          <w:p w:rsidR="0091167E" w:rsidRPr="00CD7758" w:rsidRDefault="008840CA" w:rsidP="00644AD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="0091167E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ри</w:t>
            </w: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91167E" w:rsidRPr="00CD7758">
              <w:rPr>
                <w:rStyle w:val="2TimesNewRoman3"/>
                <w:sz w:val="28"/>
                <w:szCs w:val="28"/>
                <w:lang w:val="ru-RU"/>
              </w:rPr>
              <w:t>обсуждение в группе этично доказыва</w:t>
            </w:r>
            <w:r w:rsidR="0091167E" w:rsidRPr="00CD7758">
              <w:rPr>
                <w:rStyle w:val="2TimesNewRoman3"/>
                <w:sz w:val="28"/>
                <w:szCs w:val="28"/>
                <w:lang w:val="ru-RU"/>
              </w:rPr>
              <w:lastRenderedPageBreak/>
              <w:t>ть опровергать</w:t>
            </w:r>
          </w:p>
        </w:tc>
      </w:tr>
      <w:tr w:rsidR="0091167E" w:rsidRPr="00073B45" w:rsidTr="008840CA">
        <w:tc>
          <w:tcPr>
            <w:tcW w:w="1276" w:type="dxa"/>
          </w:tcPr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3.2 Алгоритмы</w:t>
            </w:r>
          </w:p>
        </w:tc>
        <w:tc>
          <w:tcPr>
            <w:tcW w:w="1276" w:type="dxa"/>
          </w:tcPr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5.3.2.1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формулировать определение алгоритма</w:t>
            </w:r>
            <w:r w:rsidR="008840CA" w:rsidRPr="00CD7758">
              <w:rPr>
                <w:sz w:val="28"/>
                <w:szCs w:val="28"/>
                <w:lang w:val="kk-KZ"/>
              </w:rPr>
              <w:t>;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5.3.2.2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представлять алгоритм в словесной форме</w:t>
            </w:r>
            <w:r w:rsidR="008840CA" w:rsidRPr="00CD7758">
              <w:rPr>
                <w:sz w:val="28"/>
                <w:szCs w:val="28"/>
                <w:lang w:val="kk-KZ"/>
              </w:rPr>
              <w:t>;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5.3.2.3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приводить примеры исполнителей и их системы команд</w:t>
            </w:r>
            <w:r w:rsidR="008840CA" w:rsidRPr="00CD7758">
              <w:rPr>
                <w:sz w:val="28"/>
                <w:szCs w:val="28"/>
                <w:lang w:val="kk-KZ"/>
              </w:rPr>
              <w:t>;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5.3.2.4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составить связное учебное высказывание с опорой на  зрительную модель</w:t>
            </w:r>
          </w:p>
        </w:tc>
        <w:tc>
          <w:tcPr>
            <w:tcW w:w="1417" w:type="dxa"/>
          </w:tcPr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6.3.2.1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поэтапно разбирать решение задачи</w:t>
            </w:r>
            <w:r w:rsidR="008840CA" w:rsidRPr="00CD7758">
              <w:rPr>
                <w:sz w:val="28"/>
                <w:szCs w:val="28"/>
                <w:lang w:val="kk-KZ"/>
              </w:rPr>
              <w:t>;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6.3.2.2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представлять алгоритм в виде блок-схем</w:t>
            </w:r>
            <w:r w:rsidR="008840CA" w:rsidRPr="00CD7758">
              <w:rPr>
                <w:sz w:val="28"/>
                <w:szCs w:val="28"/>
                <w:lang w:val="kk-KZ"/>
              </w:rPr>
              <w:t>;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6.3.2.3 оречевлять алгоритм выполняемых действий</w:t>
            </w:r>
            <w:r w:rsidR="008840CA" w:rsidRPr="00CD7758">
              <w:rPr>
                <w:sz w:val="28"/>
                <w:szCs w:val="28"/>
                <w:lang w:val="kk-KZ"/>
              </w:rPr>
              <w:t>;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6.3.2.4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адекватно оценивать собственное речевое поведение, поведение окружающих</w:t>
            </w:r>
          </w:p>
        </w:tc>
        <w:tc>
          <w:tcPr>
            <w:tcW w:w="1418" w:type="dxa"/>
          </w:tcPr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7.3.2.1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записывать алгоритм на языке программирования</w:t>
            </w:r>
            <w:r w:rsidR="008840CA" w:rsidRPr="00CD7758">
              <w:rPr>
                <w:sz w:val="28"/>
                <w:szCs w:val="28"/>
                <w:lang w:val="kk-KZ"/>
              </w:rPr>
              <w:t>;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7.3.2.2 уметь представить информацию в графическом виде</w:t>
            </w:r>
            <w:r w:rsidR="008840CA" w:rsidRPr="00CD7758">
              <w:rPr>
                <w:sz w:val="28"/>
                <w:szCs w:val="28"/>
                <w:lang w:val="kk-KZ"/>
              </w:rPr>
              <w:t>;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5.3.2.6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составлять связное высказывание по опорным словам и графической опоре</w:t>
            </w:r>
          </w:p>
        </w:tc>
        <w:tc>
          <w:tcPr>
            <w:tcW w:w="1417" w:type="dxa"/>
          </w:tcPr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8.3.2.1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осуществлять трассировку алгоритма</w:t>
            </w:r>
            <w:r w:rsidR="008840CA" w:rsidRPr="00CD7758">
              <w:rPr>
                <w:sz w:val="28"/>
                <w:szCs w:val="28"/>
                <w:lang w:val="kk-KZ"/>
              </w:rPr>
              <w:t>;</w:t>
            </w:r>
            <w:r w:rsidRPr="00CD7758">
              <w:rPr>
                <w:sz w:val="28"/>
                <w:szCs w:val="28"/>
              </w:rPr>
              <w:t xml:space="preserve"> 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8.3.2.2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оценивать решение поставленной задачи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8.3.2.3</w:t>
            </w:r>
          </w:p>
          <w:p w:rsidR="0091167E" w:rsidRPr="00CD7758" w:rsidRDefault="008840CA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 xml:space="preserve">составить оценочное связное </w:t>
            </w:r>
            <w:r w:rsidR="0091167E" w:rsidRPr="00CD7758">
              <w:rPr>
                <w:sz w:val="28"/>
                <w:szCs w:val="28"/>
              </w:rPr>
              <w:t xml:space="preserve">высказывание </w:t>
            </w:r>
          </w:p>
        </w:tc>
        <w:tc>
          <w:tcPr>
            <w:tcW w:w="1418" w:type="dxa"/>
          </w:tcPr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9.3.2.1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применять правила записи  и выполнения алгоритмов, содержащих цикл с параметром или цикл с условием продолжения работы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9.3.2.2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  <w:highlight w:val="yellow"/>
              </w:rPr>
            </w:pPr>
            <w:r w:rsidRPr="00CD7758">
              <w:rPr>
                <w:sz w:val="28"/>
                <w:szCs w:val="28"/>
              </w:rPr>
              <w:t>используя оценочные суждения, вести учебный диалог с элементами противоречия</w:t>
            </w:r>
          </w:p>
        </w:tc>
        <w:tc>
          <w:tcPr>
            <w:tcW w:w="1417" w:type="dxa"/>
          </w:tcPr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10.3.2.1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решать задачу различными способами, описывать каждый из них и выбирать наиболее эффективный</w:t>
            </w:r>
            <w:r w:rsidR="008840CA" w:rsidRPr="00CD7758">
              <w:rPr>
                <w:sz w:val="28"/>
                <w:szCs w:val="28"/>
                <w:lang w:val="kk-KZ"/>
              </w:rPr>
              <w:t>;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10.3.2.2</w:t>
            </w:r>
          </w:p>
          <w:p w:rsidR="0091167E" w:rsidRPr="00CD7758" w:rsidRDefault="00644AD8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э</w:t>
            </w:r>
            <w:r w:rsidR="0091167E" w:rsidRPr="00CD7758">
              <w:rPr>
                <w:sz w:val="28"/>
                <w:szCs w:val="28"/>
              </w:rPr>
              <w:t>кспертировать</w:t>
            </w:r>
            <w:r w:rsidRPr="00CD7758">
              <w:rPr>
                <w:sz w:val="28"/>
                <w:szCs w:val="28"/>
              </w:rPr>
              <w:t xml:space="preserve"> </w:t>
            </w:r>
            <w:r w:rsidR="0091167E" w:rsidRPr="00CD7758">
              <w:rPr>
                <w:sz w:val="28"/>
                <w:szCs w:val="28"/>
              </w:rPr>
              <w:t>решение поставленной задачи</w:t>
            </w:r>
            <w:r w:rsidR="008840CA" w:rsidRPr="00CD7758">
              <w:rPr>
                <w:sz w:val="28"/>
                <w:szCs w:val="28"/>
                <w:lang w:val="kk-KZ"/>
              </w:rPr>
              <w:t>;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10.3.2.3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строить монолог – рассуждение по опорным словам и шаблону</w:t>
            </w:r>
          </w:p>
        </w:tc>
      </w:tr>
      <w:tr w:rsidR="0091167E" w:rsidRPr="00073B45" w:rsidTr="008840CA">
        <w:tc>
          <w:tcPr>
            <w:tcW w:w="1276" w:type="dxa"/>
          </w:tcPr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 w:eastAsia="en-GB"/>
              </w:rPr>
              <w:t>3.3 Программирован</w:t>
            </w:r>
            <w:r w:rsidRPr="00CD7758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ие</w:t>
            </w:r>
          </w:p>
        </w:tc>
        <w:tc>
          <w:tcPr>
            <w:tcW w:w="1276" w:type="dxa"/>
          </w:tcPr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lastRenderedPageBreak/>
              <w:t xml:space="preserve">5.3.3.1 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 xml:space="preserve">использовать </w:t>
            </w:r>
            <w:r w:rsidRPr="00CD7758">
              <w:rPr>
                <w:sz w:val="28"/>
                <w:szCs w:val="28"/>
              </w:rPr>
              <w:lastRenderedPageBreak/>
              <w:t>команды ветвления и цикла в игровой среде программирования (Лого, Scratch</w:t>
            </w:r>
            <w:r w:rsidR="001E1D53">
              <w:rPr>
                <w:sz w:val="28"/>
                <w:szCs w:val="28"/>
              </w:rPr>
              <w:t xml:space="preserve"> (скратч)</w:t>
            </w:r>
            <w:r w:rsidRPr="00CD7758">
              <w:rPr>
                <w:sz w:val="28"/>
                <w:szCs w:val="28"/>
              </w:rPr>
              <w:t>)</w:t>
            </w:r>
            <w:r w:rsidR="008840CA" w:rsidRPr="00CD7758">
              <w:rPr>
                <w:sz w:val="28"/>
                <w:szCs w:val="28"/>
                <w:lang w:val="kk-KZ"/>
              </w:rPr>
              <w:t>;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5.3.3.2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действовать по словесной  инструкции учителя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lastRenderedPageBreak/>
              <w:t>6.3.3.1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 xml:space="preserve">находить и </w:t>
            </w:r>
            <w:r w:rsidRPr="00CD7758">
              <w:rPr>
                <w:sz w:val="28"/>
                <w:szCs w:val="28"/>
              </w:rPr>
              <w:lastRenderedPageBreak/>
              <w:t>исправлять ошибки в программе</w:t>
            </w:r>
            <w:r w:rsidR="008840CA" w:rsidRPr="00CD7758">
              <w:rPr>
                <w:sz w:val="28"/>
                <w:szCs w:val="28"/>
                <w:lang w:val="kk-KZ"/>
              </w:rPr>
              <w:t>;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6.3.3.2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оформлять речевое высказывание для оценивания своей работы, работы своих товарищей</w:t>
            </w:r>
          </w:p>
        </w:tc>
        <w:tc>
          <w:tcPr>
            <w:tcW w:w="1418" w:type="dxa"/>
          </w:tcPr>
          <w:p w:rsidR="0091167E" w:rsidRPr="00CD7758" w:rsidRDefault="0091167E" w:rsidP="00644AD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7.3.3.1</w:t>
            </w:r>
          </w:p>
          <w:p w:rsidR="0091167E" w:rsidRPr="00CD7758" w:rsidRDefault="0091167E" w:rsidP="00644AD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классифицировать </w:t>
            </w: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типы данных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7.3.3.2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 xml:space="preserve">записывать линейные и разветвляющиеся алгоритмы в интегрированной среде разработки </w:t>
            </w:r>
            <w:r w:rsidRPr="00CD7758">
              <w:rPr>
                <w:sz w:val="28"/>
                <w:szCs w:val="28"/>
                <w:lang w:val="kk-KZ"/>
              </w:rPr>
              <w:t>программ</w:t>
            </w:r>
            <w:r w:rsidRPr="00CD7758">
              <w:rPr>
                <w:sz w:val="28"/>
                <w:szCs w:val="28"/>
              </w:rPr>
              <w:t xml:space="preserve"> (С/С++, </w:t>
            </w:r>
            <w:r w:rsidR="001E1D53" w:rsidRPr="001E1D53">
              <w:rPr>
                <w:sz w:val="28"/>
                <w:szCs w:val="28"/>
                <w:lang w:val="en-US"/>
              </w:rPr>
              <w:t>Python</w:t>
            </w:r>
            <w:r w:rsidR="001E1D53" w:rsidRPr="001E1D53">
              <w:rPr>
                <w:sz w:val="28"/>
                <w:szCs w:val="28"/>
              </w:rPr>
              <w:t xml:space="preserve"> (</w:t>
            </w:r>
            <w:r w:rsidR="000911BE">
              <w:rPr>
                <w:sz w:val="28"/>
                <w:szCs w:val="28"/>
              </w:rPr>
              <w:t>пайзн</w:t>
            </w:r>
            <w:r w:rsidR="001E1D53" w:rsidRPr="001E1D53">
              <w:rPr>
                <w:sz w:val="28"/>
                <w:szCs w:val="28"/>
              </w:rPr>
              <w:t xml:space="preserve">), </w:t>
            </w:r>
            <w:r w:rsidR="001E1D53" w:rsidRPr="001E1D53">
              <w:rPr>
                <w:sz w:val="28"/>
                <w:szCs w:val="28"/>
                <w:lang w:val="en-US"/>
              </w:rPr>
              <w:t>Delphi</w:t>
            </w:r>
            <w:r w:rsidR="001E1D53" w:rsidRPr="001E1D53">
              <w:rPr>
                <w:sz w:val="28"/>
                <w:szCs w:val="28"/>
              </w:rPr>
              <w:t xml:space="preserve"> (дельфи), </w:t>
            </w:r>
            <w:r w:rsidR="001E1D53" w:rsidRPr="001E1D53">
              <w:rPr>
                <w:sz w:val="28"/>
                <w:szCs w:val="28"/>
                <w:lang w:val="en-US"/>
              </w:rPr>
              <w:t>Lazarus</w:t>
            </w:r>
            <w:r w:rsidR="001E1D53" w:rsidRPr="001E1D53">
              <w:rPr>
                <w:sz w:val="28"/>
                <w:szCs w:val="28"/>
              </w:rPr>
              <w:t xml:space="preserve"> (лазарас)</w:t>
            </w:r>
            <w:r w:rsidRPr="00CD7758">
              <w:rPr>
                <w:sz w:val="28"/>
                <w:szCs w:val="28"/>
              </w:rPr>
              <w:t>)</w:t>
            </w:r>
            <w:r w:rsidR="008840CA" w:rsidRPr="00CD7758">
              <w:rPr>
                <w:sz w:val="28"/>
                <w:szCs w:val="28"/>
                <w:lang w:val="kk-KZ"/>
              </w:rPr>
              <w:t>;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7.3.3.3 представить текстовую информацию в графическом виде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lastRenderedPageBreak/>
              <w:t>8.3.3.1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 xml:space="preserve">использовать </w:t>
            </w:r>
            <w:r w:rsidRPr="00CD7758">
              <w:rPr>
                <w:sz w:val="28"/>
                <w:szCs w:val="28"/>
              </w:rPr>
              <w:lastRenderedPageBreak/>
              <w:t>операторы выбора и  циклов в интегриро</w:t>
            </w:r>
            <w:r w:rsidR="00C6001D" w:rsidRPr="00CD7758">
              <w:rPr>
                <w:sz w:val="28"/>
                <w:szCs w:val="28"/>
              </w:rPr>
              <w:t>в</w:t>
            </w:r>
            <w:r w:rsidRPr="00CD7758">
              <w:rPr>
                <w:sz w:val="28"/>
                <w:szCs w:val="28"/>
              </w:rPr>
              <w:t xml:space="preserve">анной среде разработки </w:t>
            </w:r>
            <w:r w:rsidRPr="00CD7758">
              <w:rPr>
                <w:sz w:val="28"/>
                <w:szCs w:val="28"/>
                <w:lang w:val="kk-KZ"/>
              </w:rPr>
              <w:t xml:space="preserve">программ </w:t>
            </w:r>
            <w:r w:rsidRPr="00CD7758">
              <w:rPr>
                <w:sz w:val="28"/>
                <w:szCs w:val="28"/>
              </w:rPr>
              <w:t xml:space="preserve">(С/С++, </w:t>
            </w:r>
            <w:r w:rsidR="001E1D53" w:rsidRPr="001E1D53">
              <w:rPr>
                <w:sz w:val="28"/>
                <w:szCs w:val="28"/>
                <w:lang w:val="en-US"/>
              </w:rPr>
              <w:t>Python</w:t>
            </w:r>
            <w:r w:rsidR="001E1D53" w:rsidRPr="001E1D53">
              <w:rPr>
                <w:sz w:val="28"/>
                <w:szCs w:val="28"/>
              </w:rPr>
              <w:t xml:space="preserve"> (</w:t>
            </w:r>
            <w:r w:rsidR="000911BE">
              <w:rPr>
                <w:sz w:val="28"/>
                <w:szCs w:val="28"/>
              </w:rPr>
              <w:t>пайзн</w:t>
            </w:r>
            <w:r w:rsidR="001E1D53" w:rsidRPr="001E1D53">
              <w:rPr>
                <w:sz w:val="28"/>
                <w:szCs w:val="28"/>
              </w:rPr>
              <w:t xml:space="preserve">), </w:t>
            </w:r>
            <w:r w:rsidR="001E1D53" w:rsidRPr="001E1D53">
              <w:rPr>
                <w:sz w:val="28"/>
                <w:szCs w:val="28"/>
                <w:lang w:val="en-US"/>
              </w:rPr>
              <w:t>Delphi</w:t>
            </w:r>
            <w:r w:rsidR="001E1D53" w:rsidRPr="001E1D53">
              <w:rPr>
                <w:sz w:val="28"/>
                <w:szCs w:val="28"/>
              </w:rPr>
              <w:t xml:space="preserve"> (дельфи), </w:t>
            </w:r>
            <w:r w:rsidR="001E1D53" w:rsidRPr="001E1D53">
              <w:rPr>
                <w:sz w:val="28"/>
                <w:szCs w:val="28"/>
                <w:lang w:val="en-US"/>
              </w:rPr>
              <w:t>Lazarus</w:t>
            </w:r>
            <w:r w:rsidR="001E1D53" w:rsidRPr="001E1D53">
              <w:rPr>
                <w:sz w:val="28"/>
                <w:szCs w:val="28"/>
              </w:rPr>
              <w:t xml:space="preserve"> (лазарас)</w:t>
            </w:r>
            <w:r w:rsidRPr="00CD7758">
              <w:rPr>
                <w:sz w:val="28"/>
                <w:szCs w:val="28"/>
              </w:rPr>
              <w:t>)</w:t>
            </w:r>
            <w:r w:rsidR="008840CA" w:rsidRPr="00CD7758">
              <w:rPr>
                <w:sz w:val="28"/>
                <w:szCs w:val="28"/>
                <w:lang w:val="kk-KZ"/>
              </w:rPr>
              <w:t>;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8.3.3.2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 xml:space="preserve">знать и использовать компоненты интегрированной среды разработки программ (С/С++, </w:t>
            </w:r>
            <w:r w:rsidR="001E1D53" w:rsidRPr="001E1D53">
              <w:rPr>
                <w:sz w:val="28"/>
                <w:szCs w:val="28"/>
                <w:lang w:val="en-US"/>
              </w:rPr>
              <w:t>Python</w:t>
            </w:r>
            <w:r w:rsidR="001E1D53" w:rsidRPr="001E1D53">
              <w:rPr>
                <w:sz w:val="28"/>
                <w:szCs w:val="28"/>
              </w:rPr>
              <w:t xml:space="preserve"> (</w:t>
            </w:r>
            <w:r w:rsidR="000911BE">
              <w:rPr>
                <w:sz w:val="28"/>
                <w:szCs w:val="28"/>
              </w:rPr>
              <w:t>пайзн</w:t>
            </w:r>
            <w:r w:rsidR="001E1D53" w:rsidRPr="001E1D53">
              <w:rPr>
                <w:sz w:val="28"/>
                <w:szCs w:val="28"/>
              </w:rPr>
              <w:t xml:space="preserve">), </w:t>
            </w:r>
            <w:r w:rsidR="001E1D53" w:rsidRPr="001E1D53">
              <w:rPr>
                <w:sz w:val="28"/>
                <w:szCs w:val="28"/>
                <w:lang w:val="en-US"/>
              </w:rPr>
              <w:t>Delphi</w:t>
            </w:r>
            <w:r w:rsidR="001E1D53" w:rsidRPr="001E1D53">
              <w:rPr>
                <w:sz w:val="28"/>
                <w:szCs w:val="28"/>
              </w:rPr>
              <w:t xml:space="preserve"> (дельфи), </w:t>
            </w:r>
            <w:r w:rsidR="001E1D53" w:rsidRPr="001E1D53">
              <w:rPr>
                <w:sz w:val="28"/>
                <w:szCs w:val="28"/>
                <w:lang w:val="en-US"/>
              </w:rPr>
              <w:t>Lazarus</w:t>
            </w:r>
            <w:r w:rsidR="001E1D53" w:rsidRPr="001E1D53">
              <w:rPr>
                <w:sz w:val="28"/>
                <w:szCs w:val="28"/>
              </w:rPr>
              <w:t xml:space="preserve"> (лазарас)</w:t>
            </w:r>
            <w:r w:rsidRPr="00CD7758">
              <w:rPr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lastRenderedPageBreak/>
              <w:t>9.3.3.1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 xml:space="preserve">решать задачи по </w:t>
            </w:r>
            <w:r w:rsidRPr="00CD7758">
              <w:rPr>
                <w:sz w:val="28"/>
                <w:szCs w:val="28"/>
              </w:rPr>
              <w:lastRenderedPageBreak/>
              <w:t>разработке и выполнению программ в выбранной среде программирования</w:t>
            </w:r>
            <w:r w:rsidR="008840CA" w:rsidRPr="00CD7758">
              <w:rPr>
                <w:sz w:val="28"/>
                <w:szCs w:val="28"/>
                <w:lang w:val="kk-KZ"/>
              </w:rPr>
              <w:t>;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9.3.3.2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разъяснить выполненное действие с использованием предметной лексики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lastRenderedPageBreak/>
              <w:t>10.3.3.1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 xml:space="preserve">составлять </w:t>
            </w:r>
            <w:r w:rsidRPr="00CD7758">
              <w:rPr>
                <w:sz w:val="28"/>
                <w:szCs w:val="28"/>
              </w:rPr>
              <w:lastRenderedPageBreak/>
              <w:t xml:space="preserve">программы в интегрированной среде разработки с использованием одномерных массивов (С/С++, </w:t>
            </w:r>
            <w:r w:rsidR="001E1D53" w:rsidRPr="001E1D53">
              <w:rPr>
                <w:sz w:val="28"/>
                <w:szCs w:val="28"/>
              </w:rPr>
              <w:t>Python (</w:t>
            </w:r>
            <w:r w:rsidR="000911BE">
              <w:rPr>
                <w:sz w:val="28"/>
                <w:szCs w:val="28"/>
              </w:rPr>
              <w:t>пайзн</w:t>
            </w:r>
            <w:r w:rsidR="001E1D53" w:rsidRPr="001E1D53">
              <w:rPr>
                <w:sz w:val="28"/>
                <w:szCs w:val="28"/>
              </w:rPr>
              <w:t>), Delphi (дельфи), Lazarus (лазарас)</w:t>
            </w:r>
            <w:r w:rsidRPr="00CD7758">
              <w:rPr>
                <w:sz w:val="28"/>
                <w:szCs w:val="28"/>
              </w:rPr>
              <w:t>)</w:t>
            </w:r>
            <w:r w:rsidR="008840CA" w:rsidRPr="00CD7758">
              <w:rPr>
                <w:sz w:val="28"/>
                <w:szCs w:val="28"/>
                <w:lang w:val="kk-KZ"/>
              </w:rPr>
              <w:t>;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10.3.3.2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 xml:space="preserve">выполнять правила </w:t>
            </w:r>
            <w:r w:rsidR="008840CA" w:rsidRPr="00CD7758">
              <w:rPr>
                <w:sz w:val="28"/>
                <w:szCs w:val="28"/>
              </w:rPr>
              <w:t>адекватного речевого поведения,</w:t>
            </w:r>
            <w:r w:rsidRPr="00CD7758">
              <w:rPr>
                <w:sz w:val="28"/>
                <w:szCs w:val="28"/>
              </w:rPr>
              <w:t xml:space="preserve"> используя вербальные, паравербальные и невербальные средства</w:t>
            </w:r>
          </w:p>
        </w:tc>
      </w:tr>
    </w:tbl>
    <w:p w:rsidR="002957A1" w:rsidRPr="00CD7758" w:rsidRDefault="002957A1" w:rsidP="00644AD8">
      <w:pPr>
        <w:tabs>
          <w:tab w:val="left" w:pos="567"/>
        </w:tabs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57A1" w:rsidRPr="00CD7758" w:rsidRDefault="002957A1" w:rsidP="00644AD8">
      <w:pPr>
        <w:pStyle w:val="af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D7758">
        <w:rPr>
          <w:rFonts w:ascii="Times New Roman" w:hAnsi="Times New Roman"/>
          <w:sz w:val="28"/>
          <w:szCs w:val="28"/>
          <w:lang w:val="kk-KZ"/>
        </w:rPr>
        <w:t>таблица 4</w:t>
      </w:r>
    </w:p>
    <w:p w:rsidR="00644AD8" w:rsidRPr="00CD7758" w:rsidRDefault="00644AD8" w:rsidP="00644AD8">
      <w:pPr>
        <w:pStyle w:val="af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1418"/>
        <w:gridCol w:w="1417"/>
        <w:gridCol w:w="1357"/>
        <w:gridCol w:w="1324"/>
        <w:gridCol w:w="1429"/>
        <w:gridCol w:w="1524"/>
      </w:tblGrid>
      <w:tr w:rsidR="00644AD8" w:rsidRPr="00CD7758" w:rsidTr="008840CA">
        <w:tc>
          <w:tcPr>
            <w:tcW w:w="1276" w:type="dxa"/>
            <w:vMerge w:val="restart"/>
          </w:tcPr>
          <w:p w:rsidR="00644AD8" w:rsidRPr="00CD7758" w:rsidRDefault="00644AD8" w:rsidP="006F772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Подраздел</w:t>
            </w:r>
          </w:p>
        </w:tc>
        <w:tc>
          <w:tcPr>
            <w:tcW w:w="8469" w:type="dxa"/>
            <w:gridSpan w:val="6"/>
          </w:tcPr>
          <w:p w:rsidR="00644AD8" w:rsidRPr="00CD7758" w:rsidRDefault="00644AD8" w:rsidP="0091167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Раздел 4. </w:t>
            </w:r>
            <w:r w:rsidRPr="00CD7758">
              <w:rPr>
                <w:rFonts w:ascii="Times New Roman" w:hAnsi="Times New Roman"/>
                <w:sz w:val="28"/>
                <w:szCs w:val="28"/>
              </w:rPr>
              <w:t>Здоровье и безопасность</w:t>
            </w:r>
          </w:p>
        </w:tc>
      </w:tr>
      <w:tr w:rsidR="008840CA" w:rsidRPr="00CD7758" w:rsidTr="008840CA">
        <w:tc>
          <w:tcPr>
            <w:tcW w:w="1276" w:type="dxa"/>
            <w:vMerge/>
          </w:tcPr>
          <w:p w:rsidR="008840CA" w:rsidRPr="00CD7758" w:rsidRDefault="008840CA" w:rsidP="006F772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8469" w:type="dxa"/>
            <w:gridSpan w:val="6"/>
          </w:tcPr>
          <w:p w:rsidR="008840CA" w:rsidRPr="00CD7758" w:rsidRDefault="008840CA" w:rsidP="0091167E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kk-KZ"/>
              </w:rPr>
              <w:t>Цели обучения</w:t>
            </w:r>
          </w:p>
        </w:tc>
      </w:tr>
      <w:tr w:rsidR="00644AD8" w:rsidRPr="00CD7758" w:rsidTr="008840CA">
        <w:tc>
          <w:tcPr>
            <w:tcW w:w="1276" w:type="dxa"/>
            <w:vMerge/>
          </w:tcPr>
          <w:p w:rsidR="00644AD8" w:rsidRPr="00CD7758" w:rsidRDefault="00644AD8" w:rsidP="006F772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418" w:type="dxa"/>
          </w:tcPr>
          <w:p w:rsidR="00644AD8" w:rsidRPr="00CD7758" w:rsidRDefault="00644AD8" w:rsidP="008840CA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5 класс</w:t>
            </w:r>
          </w:p>
        </w:tc>
        <w:tc>
          <w:tcPr>
            <w:tcW w:w="1417" w:type="dxa"/>
          </w:tcPr>
          <w:p w:rsidR="00644AD8" w:rsidRPr="00CD7758" w:rsidRDefault="00644AD8" w:rsidP="008840CA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6 класс</w:t>
            </w:r>
          </w:p>
        </w:tc>
        <w:tc>
          <w:tcPr>
            <w:tcW w:w="1357" w:type="dxa"/>
          </w:tcPr>
          <w:p w:rsidR="00644AD8" w:rsidRPr="00CD7758" w:rsidRDefault="00644AD8" w:rsidP="008840CA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7 класс</w:t>
            </w:r>
          </w:p>
        </w:tc>
        <w:tc>
          <w:tcPr>
            <w:tcW w:w="1324" w:type="dxa"/>
          </w:tcPr>
          <w:p w:rsidR="00644AD8" w:rsidRPr="00CD7758" w:rsidRDefault="00644AD8" w:rsidP="008840CA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8 класс</w:t>
            </w:r>
          </w:p>
        </w:tc>
        <w:tc>
          <w:tcPr>
            <w:tcW w:w="1429" w:type="dxa"/>
          </w:tcPr>
          <w:p w:rsidR="00644AD8" w:rsidRPr="00CD7758" w:rsidRDefault="00644AD8" w:rsidP="008840CA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9 класс</w:t>
            </w:r>
          </w:p>
        </w:tc>
        <w:tc>
          <w:tcPr>
            <w:tcW w:w="1524" w:type="dxa"/>
          </w:tcPr>
          <w:p w:rsidR="00644AD8" w:rsidRPr="00CD7758" w:rsidRDefault="00644AD8" w:rsidP="008840CA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10 класс</w:t>
            </w:r>
          </w:p>
        </w:tc>
      </w:tr>
      <w:tr w:rsidR="0091167E" w:rsidRPr="00CD7758" w:rsidTr="008840CA">
        <w:tc>
          <w:tcPr>
            <w:tcW w:w="1276" w:type="dxa"/>
          </w:tcPr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4.1 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 w:eastAsia="en-GB"/>
              </w:rPr>
              <w:t>Эргономика</w:t>
            </w:r>
          </w:p>
        </w:tc>
        <w:tc>
          <w:tcPr>
            <w:tcW w:w="1418" w:type="dxa"/>
          </w:tcPr>
          <w:p w:rsidR="0091167E" w:rsidRPr="00CD7758" w:rsidRDefault="0091167E" w:rsidP="00644AD8">
            <w:pPr>
              <w:pStyle w:val="ad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 w:rsidRPr="00CD7758">
              <w:rPr>
                <w:sz w:val="28"/>
                <w:szCs w:val="28"/>
                <w:lang w:val="ru-RU"/>
              </w:rPr>
              <w:t>5.4.1.1</w:t>
            </w:r>
          </w:p>
          <w:p w:rsidR="0091167E" w:rsidRPr="00CD7758" w:rsidRDefault="0091167E" w:rsidP="00644AD8">
            <w:pPr>
              <w:pStyle w:val="ad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 w:rsidRPr="00CD7758">
              <w:rPr>
                <w:sz w:val="28"/>
                <w:szCs w:val="28"/>
                <w:lang w:val="ru-RU"/>
              </w:rPr>
              <w:t>рассуждать о последствиях нарушения правил техники безопасности</w:t>
            </w:r>
            <w:r w:rsidR="008840CA" w:rsidRPr="00CD7758">
              <w:rPr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644AD8">
            <w:pPr>
              <w:pStyle w:val="ad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</w:p>
          <w:p w:rsidR="0091167E" w:rsidRPr="00CD7758" w:rsidRDefault="008840CA" w:rsidP="00644AD8">
            <w:pPr>
              <w:pStyle w:val="ad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 w:rsidRPr="00CD7758">
              <w:rPr>
                <w:sz w:val="28"/>
                <w:szCs w:val="28"/>
                <w:lang w:val="ru-RU"/>
              </w:rPr>
              <w:t>5.4.1.2</w:t>
            </w:r>
          </w:p>
          <w:p w:rsidR="0091167E" w:rsidRPr="00CD7758" w:rsidRDefault="0091167E" w:rsidP="00644AD8">
            <w:pPr>
              <w:pStyle w:val="ad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ru-RU" w:eastAsia="en-US"/>
              </w:rPr>
            </w:pPr>
            <w:r w:rsidRPr="00CD7758">
              <w:rPr>
                <w:color w:val="000000"/>
                <w:sz w:val="28"/>
                <w:szCs w:val="28"/>
                <w:lang w:val="ru-RU" w:eastAsia="en-US"/>
              </w:rPr>
              <w:t>сотрудничать с одноклассниками при выполнении учебной задачи</w:t>
            </w:r>
          </w:p>
          <w:p w:rsidR="0091167E" w:rsidRPr="00CD7758" w:rsidRDefault="0091167E" w:rsidP="00644AD8">
            <w:pPr>
              <w:pStyle w:val="ad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ru-RU" w:eastAsia="en-US"/>
              </w:rPr>
            </w:pPr>
          </w:p>
        </w:tc>
        <w:tc>
          <w:tcPr>
            <w:tcW w:w="1417" w:type="dxa"/>
          </w:tcPr>
          <w:p w:rsidR="0091167E" w:rsidRPr="00CD7758" w:rsidRDefault="0091167E" w:rsidP="00644AD8">
            <w:pPr>
              <w:pStyle w:val="ad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 w:rsidRPr="00CD7758">
              <w:rPr>
                <w:sz w:val="28"/>
                <w:szCs w:val="28"/>
                <w:lang w:val="ru-RU" w:eastAsia="en-US"/>
              </w:rPr>
              <w:t>6.4.1.1</w:t>
            </w:r>
          </w:p>
          <w:p w:rsidR="0091167E" w:rsidRPr="00CD7758" w:rsidRDefault="0091167E" w:rsidP="00644AD8">
            <w:pPr>
              <w:pStyle w:val="ad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 w:rsidRPr="00CD7758">
              <w:rPr>
                <w:sz w:val="28"/>
                <w:szCs w:val="28"/>
                <w:lang w:val="ru-RU"/>
              </w:rPr>
              <w:t>формулировать и решать задачи эргономики (для максимального комфорта и эффективности)</w:t>
            </w:r>
            <w:r w:rsidR="008840CA" w:rsidRPr="00CD7758">
              <w:rPr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644AD8">
            <w:pPr>
              <w:pStyle w:val="ad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</w:p>
          <w:p w:rsidR="0091167E" w:rsidRPr="00CD7758" w:rsidRDefault="0091167E" w:rsidP="00644AD8">
            <w:pPr>
              <w:pStyle w:val="ad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 w:rsidRPr="00CD7758">
              <w:rPr>
                <w:sz w:val="28"/>
                <w:szCs w:val="28"/>
                <w:lang w:val="ru-RU"/>
              </w:rPr>
              <w:t>6.4.1.2</w:t>
            </w:r>
          </w:p>
          <w:p w:rsidR="0091167E" w:rsidRPr="00CD7758" w:rsidRDefault="0091167E" w:rsidP="00644AD8">
            <w:pPr>
              <w:pStyle w:val="ad"/>
              <w:widowControl w:val="0"/>
              <w:tabs>
                <w:tab w:val="left" w:pos="567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ru-RU" w:eastAsia="en-US"/>
              </w:rPr>
            </w:pPr>
            <w:r w:rsidRPr="00CD7758">
              <w:rPr>
                <w:color w:val="000000"/>
                <w:sz w:val="28"/>
                <w:szCs w:val="28"/>
                <w:lang w:val="ru-RU" w:eastAsia="en-US"/>
              </w:rPr>
              <w:t>находить информацию (текстовую, графическую) в учебнике, анализировать ее содержание</w:t>
            </w:r>
          </w:p>
        </w:tc>
        <w:tc>
          <w:tcPr>
            <w:tcW w:w="1357" w:type="dxa"/>
          </w:tcPr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7.4.1.1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в</w:t>
            </w:r>
            <w:r w:rsidR="008840CA" w:rsidRPr="00CD7758">
              <w:rPr>
                <w:sz w:val="28"/>
                <w:szCs w:val="28"/>
              </w:rPr>
              <w:t xml:space="preserve">ыполнять требования к созданию </w:t>
            </w:r>
            <w:r w:rsidRPr="00CD7758">
              <w:rPr>
                <w:sz w:val="28"/>
                <w:szCs w:val="28"/>
              </w:rPr>
              <w:t>интерфейса разрабатываемого проекта</w:t>
            </w:r>
            <w:r w:rsidR="008840CA" w:rsidRPr="00CD7758">
              <w:rPr>
                <w:sz w:val="28"/>
                <w:szCs w:val="28"/>
                <w:lang w:val="kk-KZ"/>
              </w:rPr>
              <w:t>;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7.4.1.2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задавать прямые, косвенные и альтернативные вопросы для понимания и уточнения</w:t>
            </w:r>
          </w:p>
        </w:tc>
        <w:tc>
          <w:tcPr>
            <w:tcW w:w="1324" w:type="dxa"/>
          </w:tcPr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8.4.1.1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приводить примеры влияния различных электронных устройств на организм человека и эффективно использовать методы защиты</w:t>
            </w:r>
            <w:r w:rsidR="008840CA" w:rsidRPr="00CD7758">
              <w:rPr>
                <w:sz w:val="28"/>
                <w:szCs w:val="28"/>
                <w:lang w:val="kk-KZ"/>
              </w:rPr>
              <w:t>;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8.4.1.2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составить текст - рассуждение по речевому шаблону с использованием предметной лексики</w:t>
            </w:r>
          </w:p>
        </w:tc>
        <w:tc>
          <w:tcPr>
            <w:tcW w:w="1429" w:type="dxa"/>
          </w:tcPr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9.4.1.1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критически оценивать риски, связанные с продолжительным использованием компьютеров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9.4.1.2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создавать информативные сообщения в письменной форме, редактировать их</w:t>
            </w:r>
          </w:p>
        </w:tc>
        <w:tc>
          <w:tcPr>
            <w:tcW w:w="1524" w:type="dxa"/>
          </w:tcPr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10.4.1.1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рассуждать о взаимосвязи факторов использования компьютера с состоянием соматического здоровья подростка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10.4.1.2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подготовить и представить публичное выступление в виде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презентации</w:t>
            </w:r>
          </w:p>
        </w:tc>
      </w:tr>
      <w:tr w:rsidR="0091167E" w:rsidRPr="00073B45" w:rsidTr="008840CA">
        <w:trPr>
          <w:trHeight w:val="1362"/>
        </w:trPr>
        <w:tc>
          <w:tcPr>
            <w:tcW w:w="1276" w:type="dxa"/>
          </w:tcPr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 w:eastAsia="en-GB"/>
              </w:rPr>
              <w:t>4.2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 w:eastAsia="en-GB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Информационная </w:t>
            </w:r>
            <w:r w:rsidRPr="00CD7758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безопасность</w:t>
            </w:r>
          </w:p>
        </w:tc>
        <w:tc>
          <w:tcPr>
            <w:tcW w:w="1418" w:type="dxa"/>
          </w:tcPr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lastRenderedPageBreak/>
              <w:t>5.4.2.1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рассуждать о незаконн</w:t>
            </w:r>
            <w:r w:rsidRPr="00CD7758">
              <w:rPr>
                <w:sz w:val="28"/>
                <w:szCs w:val="28"/>
              </w:rPr>
              <w:lastRenderedPageBreak/>
              <w:t>ости копирования чужой работы</w:t>
            </w:r>
            <w:r w:rsidR="008840CA" w:rsidRPr="00CD7758">
              <w:rPr>
                <w:sz w:val="28"/>
                <w:szCs w:val="28"/>
                <w:lang w:val="kk-KZ"/>
              </w:rPr>
              <w:t>;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5.4.2.2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устанавливать пароль на документы</w:t>
            </w:r>
            <w:r w:rsidR="008840CA" w:rsidRPr="00CD7758">
              <w:rPr>
                <w:sz w:val="28"/>
                <w:szCs w:val="28"/>
                <w:lang w:val="kk-KZ"/>
              </w:rPr>
              <w:t>;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 xml:space="preserve">5.4.2.3 составлять </w:t>
            </w:r>
            <w:r w:rsidR="00644AD8" w:rsidRPr="00CD7758">
              <w:rPr>
                <w:sz w:val="28"/>
                <w:szCs w:val="28"/>
              </w:rPr>
              <w:t xml:space="preserve">монолог </w:t>
            </w:r>
            <w:r w:rsidRPr="00CD7758">
              <w:rPr>
                <w:sz w:val="28"/>
                <w:szCs w:val="28"/>
              </w:rPr>
              <w:t>- рассуждение по шаблону и опорным словам</w:t>
            </w:r>
            <w:r w:rsidR="008840CA" w:rsidRPr="00CD7758">
              <w:rPr>
                <w:sz w:val="28"/>
                <w:szCs w:val="28"/>
                <w:lang w:val="kk-KZ"/>
              </w:rPr>
              <w:t>;</w:t>
            </w:r>
          </w:p>
          <w:p w:rsidR="0091167E" w:rsidRPr="00CD7758" w:rsidRDefault="0091167E" w:rsidP="00644AD8">
            <w:pPr>
              <w:tabs>
                <w:tab w:val="left" w:pos="567"/>
              </w:tabs>
              <w:spacing w:line="240" w:lineRule="auto"/>
              <w:jc w:val="both"/>
              <w:rPr>
                <w:sz w:val="28"/>
                <w:szCs w:val="28"/>
                <w:highlight w:val="yellow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5.4.2.4 действовать по устной и письменной инструкции</w:t>
            </w:r>
          </w:p>
        </w:tc>
        <w:tc>
          <w:tcPr>
            <w:tcW w:w="1417" w:type="dxa"/>
          </w:tcPr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lastRenderedPageBreak/>
              <w:t>6.4.2.1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 xml:space="preserve">объяснять понятия </w:t>
            </w:r>
            <w:r w:rsidRPr="00CD7758">
              <w:rPr>
                <w:sz w:val="28"/>
                <w:szCs w:val="28"/>
              </w:rPr>
              <w:lastRenderedPageBreak/>
              <w:t>«авторское право», «плагиат»</w:t>
            </w:r>
            <w:r w:rsidR="008840CA" w:rsidRPr="00CD7758">
              <w:rPr>
                <w:sz w:val="28"/>
                <w:szCs w:val="28"/>
                <w:lang w:val="kk-KZ"/>
              </w:rPr>
              <w:t>;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6.4.2.2 сопровождать информацию ссылками на автора</w:t>
            </w:r>
            <w:r w:rsidR="008840CA" w:rsidRPr="00CD7758">
              <w:rPr>
                <w:sz w:val="28"/>
                <w:szCs w:val="28"/>
                <w:lang w:val="kk-KZ"/>
              </w:rPr>
              <w:t>;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6.4.2.3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владеть приемом просмотрового чтения при работе с дополнительной литературой</w:t>
            </w:r>
          </w:p>
          <w:p w:rsidR="0091167E" w:rsidRPr="00CD7758" w:rsidRDefault="0091167E" w:rsidP="00644AD8">
            <w:pPr>
              <w:tabs>
                <w:tab w:val="left" w:pos="567"/>
              </w:tabs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357" w:type="dxa"/>
          </w:tcPr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lastRenderedPageBreak/>
              <w:t>7.4.2.1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защищать компьют</w:t>
            </w:r>
            <w:r w:rsidRPr="00CD7758">
              <w:rPr>
                <w:sz w:val="28"/>
                <w:szCs w:val="28"/>
              </w:rPr>
              <w:lastRenderedPageBreak/>
              <w:t>ер от вредоносных программ</w:t>
            </w:r>
            <w:r w:rsidR="008840CA" w:rsidRPr="00CD7758">
              <w:rPr>
                <w:sz w:val="28"/>
                <w:szCs w:val="28"/>
                <w:lang w:val="kk-KZ"/>
              </w:rPr>
              <w:t>;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7.4.2.2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>действовать по письменной устной инструкции</w:t>
            </w:r>
            <w:r w:rsidR="008840CA" w:rsidRPr="00CD7758">
              <w:rPr>
                <w:sz w:val="28"/>
                <w:szCs w:val="28"/>
                <w:lang w:val="kk-KZ"/>
              </w:rPr>
              <w:t>;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7.4.2.3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использовать речь для планирования и регуляции деятельности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</w:p>
        </w:tc>
        <w:tc>
          <w:tcPr>
            <w:tcW w:w="1324" w:type="dxa"/>
          </w:tcPr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lastRenderedPageBreak/>
              <w:t>8.4.2.1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  <w:lang w:val="kk-KZ"/>
              </w:rPr>
            </w:pPr>
            <w:r w:rsidRPr="00CD7758">
              <w:rPr>
                <w:sz w:val="28"/>
                <w:szCs w:val="28"/>
              </w:rPr>
              <w:t xml:space="preserve">соблюдать правила </w:t>
            </w:r>
            <w:r w:rsidRPr="00CD7758">
              <w:rPr>
                <w:sz w:val="28"/>
                <w:szCs w:val="28"/>
              </w:rPr>
              <w:lastRenderedPageBreak/>
              <w:t>обеспечения безопасности пользователя в сети (мошенничество и агрессия в интернете)</w:t>
            </w:r>
            <w:r w:rsidR="008840CA" w:rsidRPr="00CD7758">
              <w:rPr>
                <w:sz w:val="28"/>
                <w:szCs w:val="28"/>
                <w:lang w:val="kk-KZ"/>
              </w:rPr>
              <w:t>;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8.4.2.2</w:t>
            </w:r>
          </w:p>
          <w:p w:rsidR="0091167E" w:rsidRPr="00CD7758" w:rsidRDefault="0091167E" w:rsidP="00C55AA3">
            <w:pPr>
              <w:pStyle w:val="NESTableText"/>
              <w:rPr>
                <w:sz w:val="28"/>
                <w:szCs w:val="28"/>
              </w:rPr>
            </w:pPr>
            <w:r w:rsidRPr="00CD7758">
              <w:rPr>
                <w:sz w:val="28"/>
                <w:szCs w:val="28"/>
              </w:rPr>
              <w:t>создавать памятки и алгоритмы</w:t>
            </w:r>
          </w:p>
        </w:tc>
        <w:tc>
          <w:tcPr>
            <w:tcW w:w="1429" w:type="dxa"/>
          </w:tcPr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9.4.2.1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рассуждать о последств</w:t>
            </w: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иях нарушения этических и правовых норм в сети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9.4.2.2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высказывать свою точку зрения на события и поступки</w:t>
            </w:r>
          </w:p>
        </w:tc>
        <w:tc>
          <w:tcPr>
            <w:tcW w:w="1524" w:type="dxa"/>
          </w:tcPr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10.4.2.1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использовать понятие </w:t>
            </w: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информационная культура, предполагать перспективы развития информационных и коммуникационных технологий</w:t>
            </w:r>
            <w:r w:rsidR="008840CA" w:rsidRPr="00CD775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10.4.2.2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7758">
              <w:rPr>
                <w:rFonts w:ascii="Times New Roman" w:hAnsi="Times New Roman"/>
                <w:sz w:val="28"/>
                <w:szCs w:val="28"/>
                <w:lang w:val="ru-RU"/>
              </w:rPr>
              <w:t>составить оценочное высказывание о качестве проделанной работы</w:t>
            </w:r>
          </w:p>
          <w:p w:rsidR="0091167E" w:rsidRPr="00CD7758" w:rsidRDefault="0091167E" w:rsidP="008950BF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B62445" w:rsidRDefault="00B62445" w:rsidP="0091167E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91167E" w:rsidRPr="009A6443" w:rsidRDefault="008840CA" w:rsidP="0091167E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30</w:t>
      </w:r>
      <w:r w:rsidR="0091167E"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="00644AD8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8A1B3E" w:rsidRPr="00E02427">
        <w:rPr>
          <w:rFonts w:ascii="Times New Roman" w:hAnsi="Times New Roman"/>
          <w:sz w:val="28"/>
          <w:szCs w:val="28"/>
          <w:lang w:val="kk-KZ"/>
        </w:rPr>
        <w:t>Настоящая Программа реализуется на основ</w:t>
      </w:r>
      <w:r w:rsidR="008A1B3E">
        <w:rPr>
          <w:rFonts w:ascii="Times New Roman" w:hAnsi="Times New Roman"/>
          <w:sz w:val="28"/>
          <w:szCs w:val="28"/>
          <w:lang w:val="kk-KZ"/>
        </w:rPr>
        <w:t>е Долгосрочного плана</w:t>
      </w:r>
      <w:r w:rsidR="008A1B3E" w:rsidRPr="00E02427">
        <w:rPr>
          <w:rFonts w:ascii="Times New Roman" w:hAnsi="Times New Roman"/>
          <w:sz w:val="28"/>
          <w:szCs w:val="28"/>
          <w:lang w:val="kk-KZ"/>
        </w:rPr>
        <w:t xml:space="preserve"> к Типовой учебной программе по учебному предмету «</w:t>
      </w:r>
      <w:r w:rsidR="008A1B3E">
        <w:rPr>
          <w:rFonts w:ascii="Times New Roman" w:eastAsia="Calibri" w:hAnsi="Times New Roman"/>
          <w:sz w:val="28"/>
          <w:szCs w:val="28"/>
          <w:lang w:val="kk-KZ"/>
        </w:rPr>
        <w:t>Информатика</w:t>
      </w:r>
      <w:r w:rsidR="008A1B3E" w:rsidRPr="00E02427">
        <w:rPr>
          <w:rFonts w:ascii="Times New Roman" w:hAnsi="Times New Roman"/>
          <w:sz w:val="28"/>
          <w:szCs w:val="28"/>
          <w:lang w:val="kk-KZ"/>
        </w:rPr>
        <w:t xml:space="preserve">» для обучающихся </w:t>
      </w:r>
      <w:r w:rsidR="008A1B3E" w:rsidRPr="00C26986">
        <w:rPr>
          <w:rFonts w:ascii="Times New Roman" w:hAnsi="Times New Roman"/>
          <w:sz w:val="28"/>
          <w:szCs w:val="28"/>
          <w:lang w:val="kk-KZ"/>
        </w:rPr>
        <w:t xml:space="preserve">с </w:t>
      </w:r>
      <w:r w:rsidR="008A1B3E">
        <w:rPr>
          <w:rFonts w:ascii="Times New Roman" w:hAnsi="Times New Roman"/>
          <w:sz w:val="28"/>
          <w:szCs w:val="28"/>
          <w:lang w:val="kk-KZ"/>
        </w:rPr>
        <w:t>тяжелыми нарушениями речи</w:t>
      </w:r>
      <w:r w:rsidR="008A1B3E" w:rsidRPr="00C2698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A1B3E">
        <w:rPr>
          <w:rFonts w:ascii="Times New Roman" w:hAnsi="Times New Roman"/>
          <w:sz w:val="28"/>
          <w:szCs w:val="28"/>
          <w:lang w:val="kk-KZ"/>
        </w:rPr>
        <w:t>5</w:t>
      </w:r>
      <w:r w:rsidR="008A1B3E" w:rsidRPr="00E02427">
        <w:rPr>
          <w:rFonts w:ascii="Times New Roman" w:hAnsi="Times New Roman"/>
          <w:sz w:val="28"/>
          <w:szCs w:val="28"/>
          <w:lang w:val="kk-KZ"/>
        </w:rPr>
        <w:t>-10 классов уровня основного среднего образования по обновленному содержанию согласно приложению к настоящей Программе. В долгосрочном плане обозначен объем учебных целей реализуемых в каждом разделе</w:t>
      </w:r>
      <w:r w:rsidR="0091167E" w:rsidRPr="009A6443"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="00665797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91167E" w:rsidRDefault="008840CA" w:rsidP="0091167E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31</w:t>
      </w:r>
      <w:r w:rsidR="0091167E" w:rsidRPr="009A6443">
        <w:rPr>
          <w:color w:val="000000"/>
          <w:sz w:val="28"/>
          <w:szCs w:val="28"/>
          <w:lang w:val="kk-KZ"/>
        </w:rPr>
        <w:t xml:space="preserve">. </w:t>
      </w:r>
      <w:r w:rsidR="0093478E">
        <w:rPr>
          <w:color w:val="000000"/>
          <w:sz w:val="28"/>
          <w:szCs w:val="28"/>
        </w:rPr>
        <w:t>Р</w:t>
      </w:r>
      <w:r w:rsidR="0093478E">
        <w:rPr>
          <w:color w:val="000000"/>
          <w:sz w:val="28"/>
          <w:szCs w:val="28"/>
          <w:lang w:val="kk-KZ"/>
        </w:rPr>
        <w:t>аспределение</w:t>
      </w:r>
      <w:r w:rsidR="0091167E" w:rsidRPr="009A6443">
        <w:rPr>
          <w:color w:val="000000"/>
          <w:sz w:val="28"/>
          <w:szCs w:val="28"/>
          <w:lang w:val="kk-KZ"/>
        </w:rPr>
        <w:t xml:space="preserve"> часов на изучение раздела и тем </w:t>
      </w:r>
      <w:r w:rsidR="0093478E">
        <w:rPr>
          <w:color w:val="000000"/>
          <w:sz w:val="28"/>
          <w:szCs w:val="28"/>
          <w:lang w:val="kk-KZ"/>
        </w:rPr>
        <w:t>предоставляется</w:t>
      </w:r>
      <w:r w:rsidR="0091167E" w:rsidRPr="009A6443">
        <w:rPr>
          <w:color w:val="000000"/>
          <w:sz w:val="28"/>
          <w:szCs w:val="28"/>
          <w:lang w:val="kk-KZ"/>
        </w:rPr>
        <w:t xml:space="preserve"> на усмотрение учителя. </w:t>
      </w:r>
    </w:p>
    <w:p w:rsidR="00DA3D98" w:rsidRPr="00CD7758" w:rsidRDefault="00644AD8" w:rsidP="00DA3D98">
      <w:pPr>
        <w:tabs>
          <w:tab w:val="left" w:pos="709"/>
          <w:tab w:val="left" w:pos="1134"/>
        </w:tabs>
        <w:spacing w:line="240" w:lineRule="auto"/>
        <w:ind w:right="2280" w:firstLine="5387"/>
        <w:rPr>
          <w:rFonts w:ascii="Times New Roman" w:hAnsi="Times New Roman"/>
          <w:sz w:val="24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br w:type="page"/>
      </w:r>
      <w:r w:rsidR="00DA3D98" w:rsidRPr="00CD7758">
        <w:rPr>
          <w:rFonts w:ascii="Times New Roman" w:hAnsi="Times New Roman"/>
          <w:sz w:val="24"/>
          <w:szCs w:val="28"/>
          <w:lang w:val="ru-RU"/>
        </w:rPr>
        <w:lastRenderedPageBreak/>
        <w:t>Приложение</w:t>
      </w:r>
    </w:p>
    <w:p w:rsidR="00DA3D98" w:rsidRPr="00CD7758" w:rsidRDefault="00DA3D98" w:rsidP="00DA3D98">
      <w:pPr>
        <w:tabs>
          <w:tab w:val="left" w:pos="709"/>
        </w:tabs>
        <w:spacing w:line="240" w:lineRule="auto"/>
        <w:ind w:firstLine="5387"/>
        <w:rPr>
          <w:rFonts w:ascii="Times New Roman" w:hAnsi="Times New Roman"/>
          <w:sz w:val="24"/>
          <w:szCs w:val="28"/>
          <w:lang w:val="ru-RU"/>
        </w:rPr>
      </w:pPr>
      <w:r w:rsidRPr="00CD7758">
        <w:rPr>
          <w:rFonts w:ascii="Times New Roman" w:hAnsi="Times New Roman"/>
          <w:sz w:val="24"/>
          <w:szCs w:val="28"/>
          <w:lang w:val="ru-RU"/>
        </w:rPr>
        <w:t>к Типовой учебной программе</w:t>
      </w:r>
    </w:p>
    <w:p w:rsidR="00DA3D98" w:rsidRPr="00CD7758" w:rsidRDefault="00DA3D98" w:rsidP="00DA3D98">
      <w:pPr>
        <w:tabs>
          <w:tab w:val="left" w:pos="709"/>
        </w:tabs>
        <w:spacing w:line="240" w:lineRule="auto"/>
        <w:ind w:left="5387"/>
        <w:rPr>
          <w:rFonts w:ascii="Times New Roman" w:hAnsi="Times New Roman"/>
          <w:b/>
          <w:sz w:val="24"/>
          <w:szCs w:val="28"/>
          <w:lang w:val="ru-RU"/>
        </w:rPr>
      </w:pPr>
      <w:r w:rsidRPr="00CD7758">
        <w:rPr>
          <w:rFonts w:ascii="Times New Roman" w:hAnsi="Times New Roman"/>
          <w:sz w:val="24"/>
          <w:szCs w:val="28"/>
          <w:lang w:val="ru-RU"/>
        </w:rPr>
        <w:t>по учебному предмету «</w:t>
      </w:r>
      <w:r w:rsidRPr="00CD7758">
        <w:rPr>
          <w:rFonts w:ascii="Times New Roman" w:hAnsi="Times New Roman"/>
          <w:sz w:val="24"/>
          <w:szCs w:val="28"/>
          <w:lang w:val="kk-KZ"/>
        </w:rPr>
        <w:t>Информатика</w:t>
      </w:r>
      <w:r w:rsidRPr="00CD7758">
        <w:rPr>
          <w:rFonts w:ascii="Times New Roman" w:hAnsi="Times New Roman"/>
          <w:sz w:val="24"/>
          <w:szCs w:val="28"/>
          <w:lang w:val="ru-RU"/>
        </w:rPr>
        <w:t xml:space="preserve">» для </w:t>
      </w:r>
      <w:r w:rsidRPr="00CD7758">
        <w:rPr>
          <w:rFonts w:ascii="Times New Roman" w:hAnsi="Times New Roman"/>
          <w:sz w:val="24"/>
          <w:szCs w:val="28"/>
          <w:lang w:val="kk-KZ"/>
        </w:rPr>
        <w:t>5-10</w:t>
      </w:r>
      <w:r w:rsidRPr="00CD7758">
        <w:rPr>
          <w:rFonts w:ascii="Times New Roman" w:hAnsi="Times New Roman"/>
          <w:sz w:val="24"/>
          <w:szCs w:val="28"/>
          <w:lang w:val="ru-RU"/>
        </w:rPr>
        <w:t xml:space="preserve"> классов </w:t>
      </w:r>
      <w:r w:rsidRPr="00CD7758">
        <w:rPr>
          <w:rFonts w:ascii="Times New Roman" w:hAnsi="Times New Roman"/>
          <w:sz w:val="24"/>
          <w:szCs w:val="28"/>
          <w:lang w:val="kk-KZ"/>
        </w:rPr>
        <w:t>уровня основного среднего образования по обновленному содержанию</w:t>
      </w:r>
    </w:p>
    <w:p w:rsidR="00DA3D98" w:rsidRPr="00CD7758" w:rsidRDefault="00DA3D98" w:rsidP="00DA3D98">
      <w:pPr>
        <w:tabs>
          <w:tab w:val="left" w:pos="709"/>
          <w:tab w:val="left" w:pos="1134"/>
        </w:tabs>
        <w:spacing w:line="240" w:lineRule="auto"/>
        <w:jc w:val="right"/>
        <w:rPr>
          <w:rFonts w:ascii="Times New Roman" w:hAnsi="Times New Roman"/>
          <w:sz w:val="24"/>
          <w:szCs w:val="28"/>
          <w:lang w:val="ru-RU"/>
        </w:rPr>
      </w:pPr>
    </w:p>
    <w:p w:rsidR="00DA3D98" w:rsidRPr="00CD7758" w:rsidRDefault="00DA3D98" w:rsidP="00DA3D98">
      <w:pPr>
        <w:tabs>
          <w:tab w:val="left" w:pos="709"/>
          <w:tab w:val="left" w:pos="1134"/>
        </w:tabs>
        <w:spacing w:line="240" w:lineRule="auto"/>
        <w:jc w:val="right"/>
        <w:rPr>
          <w:rFonts w:ascii="Times New Roman" w:hAnsi="Times New Roman"/>
          <w:sz w:val="24"/>
          <w:szCs w:val="28"/>
          <w:lang w:val="ru-RU"/>
        </w:rPr>
      </w:pPr>
    </w:p>
    <w:p w:rsidR="00DA3D98" w:rsidRPr="00CD7758" w:rsidRDefault="00DA3D98" w:rsidP="00DA3D98">
      <w:pPr>
        <w:pStyle w:val="1"/>
        <w:tabs>
          <w:tab w:val="left" w:pos="709"/>
        </w:tabs>
        <w:spacing w:after="0"/>
        <w:ind w:left="0"/>
        <w:jc w:val="center"/>
        <w:rPr>
          <w:rFonts w:ascii="Times New Roman" w:hAnsi="Times New Roman"/>
          <w:b w:val="0"/>
          <w:sz w:val="24"/>
          <w:lang w:val="kk-KZ"/>
        </w:rPr>
      </w:pPr>
      <w:r w:rsidRPr="00CD7758">
        <w:rPr>
          <w:rFonts w:ascii="Times New Roman" w:hAnsi="Times New Roman"/>
          <w:b w:val="0"/>
          <w:sz w:val="24"/>
          <w:lang w:val="kk-KZ"/>
        </w:rPr>
        <w:t>Долгосрочный план</w:t>
      </w:r>
    </w:p>
    <w:p w:rsidR="00DA3D98" w:rsidRPr="00CD7758" w:rsidRDefault="00DA3D98" w:rsidP="00DA3D98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bCs/>
          <w:sz w:val="24"/>
          <w:lang w:val="kk-KZ"/>
        </w:rPr>
      </w:pPr>
      <w:r w:rsidRPr="00CD7758">
        <w:rPr>
          <w:rFonts w:ascii="Times New Roman" w:hAnsi="Times New Roman"/>
          <w:sz w:val="24"/>
          <w:lang w:val="kk-KZ"/>
        </w:rPr>
        <w:t xml:space="preserve">по реализации </w:t>
      </w:r>
      <w:r w:rsidRPr="00CD7758">
        <w:rPr>
          <w:rFonts w:ascii="Times New Roman" w:hAnsi="Times New Roman"/>
          <w:sz w:val="24"/>
          <w:lang w:val="ru-RU"/>
        </w:rPr>
        <w:t>Типовой учебной программы по учебному предмету «</w:t>
      </w:r>
      <w:r w:rsidRPr="00CD7758">
        <w:rPr>
          <w:rFonts w:ascii="Times New Roman" w:hAnsi="Times New Roman"/>
          <w:sz w:val="24"/>
          <w:lang w:val="kk-KZ"/>
        </w:rPr>
        <w:t>Информатика</w:t>
      </w:r>
      <w:r w:rsidRPr="00CD7758">
        <w:rPr>
          <w:rFonts w:ascii="Times New Roman" w:hAnsi="Times New Roman"/>
          <w:sz w:val="24"/>
          <w:lang w:val="ru-RU"/>
        </w:rPr>
        <w:t xml:space="preserve">» для обучающихся </w:t>
      </w:r>
      <w:r w:rsidR="007D6872" w:rsidRPr="00CD7758">
        <w:rPr>
          <w:rFonts w:ascii="Times New Roman" w:hAnsi="Times New Roman"/>
          <w:sz w:val="24"/>
          <w:lang w:val="ru-RU"/>
        </w:rPr>
        <w:t xml:space="preserve">с </w:t>
      </w:r>
      <w:r w:rsidR="005A22A3" w:rsidRPr="00CD7758">
        <w:rPr>
          <w:rFonts w:ascii="Times New Roman" w:hAnsi="Times New Roman"/>
          <w:sz w:val="24"/>
          <w:lang w:val="ru-RU"/>
        </w:rPr>
        <w:t xml:space="preserve">тяжелыми </w:t>
      </w:r>
      <w:r w:rsidR="007D6872" w:rsidRPr="00CD7758">
        <w:rPr>
          <w:rFonts w:ascii="Times New Roman" w:hAnsi="Times New Roman"/>
          <w:sz w:val="24"/>
          <w:lang w:val="ru-RU"/>
        </w:rPr>
        <w:t xml:space="preserve">нарушениями речи </w:t>
      </w:r>
      <w:r w:rsidRPr="00CD7758">
        <w:rPr>
          <w:rFonts w:ascii="Times New Roman" w:hAnsi="Times New Roman"/>
          <w:sz w:val="24"/>
          <w:lang w:val="kk-KZ"/>
        </w:rPr>
        <w:t>5-10</w:t>
      </w:r>
      <w:r w:rsidRPr="00CD7758">
        <w:rPr>
          <w:rFonts w:ascii="Times New Roman" w:hAnsi="Times New Roman"/>
          <w:sz w:val="24"/>
          <w:lang w:val="ru-RU"/>
        </w:rPr>
        <w:t xml:space="preserve"> классов </w:t>
      </w:r>
      <w:r w:rsidRPr="00CD7758">
        <w:rPr>
          <w:rFonts w:ascii="Times New Roman" w:hAnsi="Times New Roman"/>
          <w:sz w:val="24"/>
          <w:lang w:val="kk-KZ"/>
        </w:rPr>
        <w:t>уровня основного среднего образования по обновленному содержанию</w:t>
      </w:r>
    </w:p>
    <w:p w:rsidR="00DA3D98" w:rsidRDefault="00DA3D98" w:rsidP="00DA3D98">
      <w:pPr>
        <w:pStyle w:val="12"/>
        <w:tabs>
          <w:tab w:val="left" w:pos="709"/>
        </w:tabs>
        <w:ind w:firstLine="0"/>
        <w:jc w:val="left"/>
        <w:rPr>
          <w:bCs/>
          <w:iCs/>
          <w:color w:val="auto"/>
          <w:sz w:val="24"/>
          <w:szCs w:val="24"/>
          <w:lang w:val="kk-KZ"/>
        </w:rPr>
      </w:pPr>
    </w:p>
    <w:p w:rsidR="00157149" w:rsidRPr="00CD7758" w:rsidRDefault="00157149" w:rsidP="00DA3D98">
      <w:pPr>
        <w:pStyle w:val="12"/>
        <w:tabs>
          <w:tab w:val="left" w:pos="709"/>
        </w:tabs>
        <w:ind w:firstLine="0"/>
        <w:jc w:val="left"/>
        <w:rPr>
          <w:bCs/>
          <w:iCs/>
          <w:color w:val="auto"/>
          <w:sz w:val="24"/>
          <w:szCs w:val="24"/>
          <w:lang w:val="kk-KZ"/>
        </w:rPr>
      </w:pPr>
    </w:p>
    <w:p w:rsidR="00DA3D98" w:rsidRPr="00CD7758" w:rsidRDefault="00DA3D98" w:rsidP="00DA3D98">
      <w:pPr>
        <w:pStyle w:val="12"/>
        <w:tabs>
          <w:tab w:val="left" w:pos="709"/>
        </w:tabs>
        <w:ind w:firstLine="709"/>
        <w:jc w:val="left"/>
        <w:rPr>
          <w:color w:val="auto"/>
          <w:sz w:val="24"/>
          <w:szCs w:val="24"/>
          <w:lang w:val="ru-RU"/>
        </w:rPr>
      </w:pPr>
      <w:r w:rsidRPr="00CD7758">
        <w:rPr>
          <w:bCs/>
          <w:color w:val="auto"/>
          <w:sz w:val="24"/>
          <w:szCs w:val="24"/>
          <w:lang w:val="kk-KZ"/>
        </w:rPr>
        <w:t xml:space="preserve">1) </w:t>
      </w:r>
      <w:r w:rsidRPr="00CD7758">
        <w:rPr>
          <w:color w:val="auto"/>
          <w:sz w:val="24"/>
          <w:szCs w:val="24"/>
          <w:lang w:val="ru-RU"/>
        </w:rPr>
        <w:t>5 класс:</w:t>
      </w:r>
    </w:p>
    <w:p w:rsidR="00DA3D98" w:rsidRPr="00CD7758" w:rsidRDefault="00B62445" w:rsidP="00DA3D98">
      <w:pPr>
        <w:pStyle w:val="12"/>
        <w:tabs>
          <w:tab w:val="left" w:pos="709"/>
        </w:tabs>
        <w:ind w:firstLine="709"/>
        <w:jc w:val="left"/>
        <w:rPr>
          <w:color w:val="auto"/>
          <w:sz w:val="24"/>
          <w:szCs w:val="24"/>
          <w:lang w:val="ru-RU"/>
        </w:rPr>
      </w:pPr>
      <w:r>
        <w:rPr>
          <w:color w:val="auto"/>
          <w:sz w:val="24"/>
          <w:szCs w:val="24"/>
          <w:lang w:val="ru-RU"/>
        </w:rPr>
        <w:t>таблица 1</w:t>
      </w:r>
    </w:p>
    <w:p w:rsidR="00C6001D" w:rsidRPr="00CD7758" w:rsidRDefault="00C6001D" w:rsidP="00DA3D98">
      <w:pPr>
        <w:tabs>
          <w:tab w:val="left" w:pos="1134"/>
        </w:tabs>
        <w:spacing w:line="240" w:lineRule="auto"/>
        <w:ind w:left="5387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2410"/>
        <w:gridCol w:w="5528"/>
      </w:tblGrid>
      <w:tr w:rsidR="002957A1" w:rsidRPr="009B2480" w:rsidTr="003A2022">
        <w:tc>
          <w:tcPr>
            <w:tcW w:w="942" w:type="pct"/>
          </w:tcPr>
          <w:p w:rsidR="002957A1" w:rsidRPr="009B2480" w:rsidRDefault="000A3D3B" w:rsidP="00C6001D">
            <w:pPr>
              <w:tabs>
                <w:tab w:val="left" w:pos="567"/>
              </w:tabs>
              <w:spacing w:line="240" w:lineRule="auto"/>
              <w:ind w:left="2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kk-KZ"/>
              </w:rPr>
              <w:t>Раздел</w:t>
            </w:r>
            <w:r w:rsidR="00C6001D" w:rsidRPr="009B2480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2957A1" w:rsidRPr="009B2480">
              <w:rPr>
                <w:rFonts w:ascii="Times New Roman" w:hAnsi="Times New Roman"/>
                <w:sz w:val="24"/>
                <w:lang w:val="kk-KZ"/>
              </w:rPr>
              <w:t>долгосрочного плана</w:t>
            </w:r>
          </w:p>
        </w:tc>
        <w:tc>
          <w:tcPr>
            <w:tcW w:w="1232" w:type="pct"/>
          </w:tcPr>
          <w:p w:rsidR="002957A1" w:rsidRPr="009B2480" w:rsidRDefault="000A3D3B" w:rsidP="00C6001D">
            <w:pPr>
              <w:tabs>
                <w:tab w:val="left" w:pos="567"/>
              </w:tabs>
              <w:spacing w:line="240" w:lineRule="auto"/>
              <w:ind w:left="2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kk-KZ"/>
              </w:rPr>
              <w:t>С</w:t>
            </w:r>
            <w:r w:rsidR="002957A1" w:rsidRPr="009B2480">
              <w:rPr>
                <w:rFonts w:ascii="Times New Roman" w:hAnsi="Times New Roman"/>
                <w:sz w:val="24"/>
                <w:lang w:val="kk-KZ"/>
              </w:rPr>
              <w:t xml:space="preserve">одержание </w:t>
            </w:r>
            <w:r w:rsidRPr="009B2480">
              <w:rPr>
                <w:rFonts w:ascii="Times New Roman" w:hAnsi="Times New Roman"/>
                <w:sz w:val="24"/>
                <w:lang w:val="kk-KZ"/>
              </w:rPr>
              <w:t xml:space="preserve">раздела </w:t>
            </w:r>
            <w:r w:rsidR="002957A1" w:rsidRPr="009B2480">
              <w:rPr>
                <w:rFonts w:ascii="Times New Roman" w:hAnsi="Times New Roman"/>
                <w:sz w:val="24"/>
                <w:lang w:val="kk-KZ"/>
              </w:rPr>
              <w:t>долгосрочного плана</w:t>
            </w:r>
          </w:p>
        </w:tc>
        <w:tc>
          <w:tcPr>
            <w:tcW w:w="2826" w:type="pct"/>
          </w:tcPr>
          <w:p w:rsidR="002957A1" w:rsidRPr="009B2480" w:rsidRDefault="002957A1" w:rsidP="00C6001D">
            <w:pPr>
              <w:tabs>
                <w:tab w:val="left" w:pos="567"/>
              </w:tabs>
              <w:spacing w:line="240" w:lineRule="auto"/>
              <w:ind w:left="2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kk-KZ"/>
              </w:rPr>
              <w:t>Цели обучения</w:t>
            </w:r>
          </w:p>
        </w:tc>
      </w:tr>
      <w:tr w:rsidR="002957A1" w:rsidRPr="009B2480" w:rsidTr="00C6001D">
        <w:tc>
          <w:tcPr>
            <w:tcW w:w="5000" w:type="pct"/>
            <w:gridSpan w:val="3"/>
          </w:tcPr>
          <w:p w:rsidR="002957A1" w:rsidRPr="009B2480" w:rsidRDefault="002957A1" w:rsidP="00451282">
            <w:pPr>
              <w:tabs>
                <w:tab w:val="left" w:pos="567"/>
              </w:tabs>
              <w:spacing w:line="240" w:lineRule="auto"/>
              <w:ind w:left="2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/>
              </w:rPr>
              <w:t>1 четверть</w:t>
            </w:r>
          </w:p>
        </w:tc>
      </w:tr>
      <w:tr w:rsidR="002957A1" w:rsidRPr="00073B45" w:rsidTr="003A2022">
        <w:tc>
          <w:tcPr>
            <w:tcW w:w="942" w:type="pct"/>
            <w:vMerge w:val="restart"/>
          </w:tcPr>
          <w:p w:rsidR="002957A1" w:rsidRPr="009B2480" w:rsidRDefault="002957A1" w:rsidP="00451282">
            <w:pPr>
              <w:tabs>
                <w:tab w:val="left" w:pos="426"/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/>
              </w:rPr>
              <w:t>Компьютер и безопасность</w:t>
            </w:r>
          </w:p>
        </w:tc>
        <w:tc>
          <w:tcPr>
            <w:tcW w:w="1232" w:type="pct"/>
          </w:tcPr>
          <w:p w:rsidR="002957A1" w:rsidRPr="009B2480" w:rsidRDefault="002957A1" w:rsidP="00451282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Как не навредить себе при работе за компьютером?</w:t>
            </w:r>
          </w:p>
        </w:tc>
        <w:tc>
          <w:tcPr>
            <w:tcW w:w="2826" w:type="pct"/>
          </w:tcPr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5.4.1.1 рассуждать о последствиях нарушения правил техники безопасности</w:t>
            </w:r>
            <w:r w:rsidR="009B2480">
              <w:rPr>
                <w:sz w:val="24"/>
              </w:rPr>
              <w:t>;</w:t>
            </w:r>
          </w:p>
          <w:p w:rsidR="002957A1" w:rsidRPr="009B2480" w:rsidRDefault="002957A1" w:rsidP="00C55AA3">
            <w:pPr>
              <w:pStyle w:val="NESTableText"/>
              <w:rPr>
                <w:sz w:val="24"/>
                <w:lang w:eastAsia="en-GB"/>
              </w:rPr>
            </w:pPr>
            <w:r w:rsidRPr="009B2480">
              <w:rPr>
                <w:sz w:val="24"/>
              </w:rPr>
              <w:t>5.4.1.2 сотрудничать с одноклассниками при выполнении учебной задачи</w:t>
            </w:r>
          </w:p>
        </w:tc>
      </w:tr>
      <w:tr w:rsidR="002957A1" w:rsidRPr="00073B45" w:rsidTr="003A2022">
        <w:tc>
          <w:tcPr>
            <w:tcW w:w="0" w:type="auto"/>
            <w:vMerge/>
            <w:vAlign w:val="center"/>
          </w:tcPr>
          <w:p w:rsidR="002957A1" w:rsidRPr="009B2480" w:rsidRDefault="002957A1" w:rsidP="00451282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2957A1" w:rsidRPr="009B2480" w:rsidRDefault="002957A1" w:rsidP="00451282">
            <w:pPr>
              <w:pStyle w:val="af3"/>
              <w:widowControl w:val="0"/>
              <w:tabs>
                <w:tab w:val="left" w:pos="284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B2480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  <w:t>Какие важные устройства есть в компьютере?</w:t>
            </w:r>
          </w:p>
        </w:tc>
        <w:tc>
          <w:tcPr>
            <w:tcW w:w="2826" w:type="pct"/>
          </w:tcPr>
          <w:p w:rsidR="002957A1" w:rsidRPr="009B2480" w:rsidRDefault="002957A1" w:rsidP="00C6001D">
            <w:pPr>
              <w:pStyle w:val="ad"/>
              <w:tabs>
                <w:tab w:val="left" w:pos="567"/>
              </w:tabs>
              <w:spacing w:before="0" w:beforeAutospacing="0" w:after="0" w:afterAutospacing="0"/>
              <w:jc w:val="both"/>
              <w:rPr>
                <w:lang w:val="ru-RU" w:eastAsia="en-US"/>
              </w:rPr>
            </w:pPr>
            <w:r w:rsidRPr="009B2480">
              <w:rPr>
                <w:lang w:val="ru-RU" w:eastAsia="en-US"/>
              </w:rPr>
              <w:t>5.1.1.1 объяснять на элементарном уровне назначение процессора и жесткого диска</w:t>
            </w:r>
            <w:r w:rsidR="009B2480">
              <w:rPr>
                <w:lang w:val="ru-RU" w:eastAsia="en-US"/>
              </w:rPr>
              <w:t>;</w:t>
            </w:r>
          </w:p>
          <w:p w:rsidR="002957A1" w:rsidRPr="009B2480" w:rsidRDefault="002957A1" w:rsidP="00C6001D">
            <w:pPr>
              <w:pStyle w:val="ad"/>
              <w:tabs>
                <w:tab w:val="left" w:pos="567"/>
              </w:tabs>
              <w:spacing w:before="0" w:beforeAutospacing="0" w:after="0" w:afterAutospacing="0"/>
              <w:jc w:val="both"/>
              <w:rPr>
                <w:lang w:val="ru-RU" w:eastAsia="en-US"/>
              </w:rPr>
            </w:pPr>
            <w:r w:rsidRPr="009B2480">
              <w:rPr>
                <w:lang w:val="ru-RU" w:eastAsia="en-US"/>
              </w:rPr>
              <w:t>5.1.1.2 использовать базовые предметные термины в активном словаре</w:t>
            </w:r>
          </w:p>
        </w:tc>
      </w:tr>
      <w:tr w:rsidR="002957A1" w:rsidRPr="00073B45" w:rsidTr="003A2022">
        <w:tc>
          <w:tcPr>
            <w:tcW w:w="942" w:type="pct"/>
            <w:vMerge w:val="restart"/>
          </w:tcPr>
          <w:p w:rsidR="002957A1" w:rsidRPr="009B2480" w:rsidRDefault="002957A1" w:rsidP="00451282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/>
              </w:rPr>
              <w:t xml:space="preserve">Безопасность </w:t>
            </w:r>
          </w:p>
          <w:p w:rsidR="002957A1" w:rsidRPr="009B2480" w:rsidRDefault="002957A1" w:rsidP="00451282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/>
              </w:rPr>
              <w:t>в Интернете</w:t>
            </w:r>
          </w:p>
        </w:tc>
        <w:tc>
          <w:tcPr>
            <w:tcW w:w="1232" w:type="pct"/>
          </w:tcPr>
          <w:p w:rsidR="002957A1" w:rsidRPr="009B2480" w:rsidRDefault="002957A1" w:rsidP="00451282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bCs/>
                <w:sz w:val="24"/>
                <w:lang w:val="ru-RU"/>
              </w:rPr>
              <w:t xml:space="preserve">Какие есть </w:t>
            </w:r>
            <w:r w:rsidRPr="009B2480">
              <w:rPr>
                <w:rFonts w:ascii="Times New Roman" w:hAnsi="Times New Roman"/>
                <w:bCs/>
                <w:sz w:val="24"/>
                <w:lang w:val="kk-KZ"/>
              </w:rPr>
              <w:t>опасности при работе в Интернете?</w:t>
            </w:r>
          </w:p>
        </w:tc>
        <w:tc>
          <w:tcPr>
            <w:tcW w:w="2826" w:type="pct"/>
          </w:tcPr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5.4.2.1 рассуждать о незаконности копирования чужой работы</w:t>
            </w:r>
            <w:r w:rsidR="009B2480">
              <w:rPr>
                <w:sz w:val="24"/>
              </w:rPr>
              <w:t>;</w:t>
            </w:r>
          </w:p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5.4.2.3 составлять монолог - рассуждение по шаблону и опорным словам</w:t>
            </w:r>
          </w:p>
        </w:tc>
      </w:tr>
      <w:tr w:rsidR="002957A1" w:rsidRPr="00073B45" w:rsidTr="003A2022">
        <w:tc>
          <w:tcPr>
            <w:tcW w:w="0" w:type="auto"/>
            <w:vMerge/>
            <w:vAlign w:val="center"/>
          </w:tcPr>
          <w:p w:rsidR="002957A1" w:rsidRPr="009B2480" w:rsidRDefault="002957A1" w:rsidP="00451282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2957A1" w:rsidRPr="009B2480" w:rsidRDefault="002957A1" w:rsidP="00451282">
            <w:pPr>
              <w:pStyle w:val="af3"/>
              <w:widowControl w:val="0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9B2480">
              <w:rPr>
                <w:rFonts w:ascii="Times New Roman" w:hAnsi="Times New Roman"/>
                <w:bCs/>
                <w:sz w:val="24"/>
                <w:szCs w:val="24"/>
                <w:lang w:val="kk-KZ" w:eastAsia="ru-RU"/>
              </w:rPr>
              <w:t>Как защитить свои данные на компьютере?</w:t>
            </w:r>
          </w:p>
        </w:tc>
        <w:tc>
          <w:tcPr>
            <w:tcW w:w="2826" w:type="pct"/>
          </w:tcPr>
          <w:p w:rsidR="002957A1" w:rsidRPr="009B2480" w:rsidRDefault="002957A1" w:rsidP="00C6001D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/>
              </w:rPr>
              <w:t>5.4.2.2 устанавливать пароль на документы</w:t>
            </w:r>
            <w:r w:rsidR="009B2480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2957A1" w:rsidRPr="009B2480" w:rsidRDefault="002957A1" w:rsidP="00C6001D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/>
              </w:rPr>
              <w:t>5.4.2.4действовать по устной и письменной инструкции</w:t>
            </w:r>
            <w:r w:rsidR="009B2480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5.1.3.1 размещать, изменять, скачивать файлы общего доступа</w:t>
            </w:r>
            <w:r w:rsidR="009B2480">
              <w:rPr>
                <w:sz w:val="24"/>
              </w:rPr>
              <w:t>;</w:t>
            </w:r>
            <w:r w:rsidRPr="009B2480">
              <w:rPr>
                <w:sz w:val="24"/>
              </w:rPr>
              <w:t xml:space="preserve"> </w:t>
            </w:r>
          </w:p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5.1.3.2 инициировать, разворачивать и завершать учебный диалог</w:t>
            </w:r>
          </w:p>
        </w:tc>
      </w:tr>
      <w:tr w:rsidR="002957A1" w:rsidRPr="00073B45" w:rsidTr="003A2022">
        <w:tc>
          <w:tcPr>
            <w:tcW w:w="0" w:type="auto"/>
            <w:vMerge/>
            <w:vAlign w:val="center"/>
          </w:tcPr>
          <w:p w:rsidR="002957A1" w:rsidRPr="009B2480" w:rsidRDefault="002957A1" w:rsidP="00451282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2957A1" w:rsidRPr="009B2480" w:rsidRDefault="002957A1" w:rsidP="00451282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bCs/>
                <w:sz w:val="24"/>
                <w:lang w:val="ru-RU"/>
              </w:rPr>
              <w:t>Мини-проект "</w:t>
            </w:r>
            <w:r w:rsidRPr="009B2480">
              <w:rPr>
                <w:rFonts w:ascii="Times New Roman" w:hAnsi="Times New Roman"/>
                <w:sz w:val="24"/>
                <w:lang w:val="ru-RU"/>
              </w:rPr>
              <w:t>Открытия, изменившие мир"</w:t>
            </w:r>
          </w:p>
        </w:tc>
        <w:tc>
          <w:tcPr>
            <w:tcW w:w="2826" w:type="pct"/>
          </w:tcPr>
          <w:p w:rsidR="002957A1" w:rsidRPr="009B2480" w:rsidRDefault="002957A1" w:rsidP="00C6001D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/>
              </w:rPr>
              <w:t>5.4.2.2 устанавливать пароль на документы</w:t>
            </w:r>
            <w:r w:rsidR="009B2480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2957A1" w:rsidRPr="009B2480" w:rsidRDefault="002957A1" w:rsidP="00C6001D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/>
              </w:rPr>
              <w:t>5.4.2.4 действовать по устной и письменной инструкции</w:t>
            </w:r>
            <w:r w:rsidR="009B2480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2957A1" w:rsidRPr="009B2480" w:rsidRDefault="002957A1" w:rsidP="00C6001D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/>
              </w:rPr>
              <w:t>5.1.3.1 размещать, изменять, скачивать файлы общего доступа</w:t>
            </w:r>
            <w:r w:rsidR="009B2480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2957A1" w:rsidRPr="009B2480" w:rsidRDefault="002957A1" w:rsidP="00C6001D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/>
              </w:rPr>
              <w:t>5.1.3.2 инициировать, разворачивать и завершать учебный диалог</w:t>
            </w:r>
          </w:p>
        </w:tc>
      </w:tr>
      <w:tr w:rsidR="002957A1" w:rsidRPr="009B2480" w:rsidTr="00C6001D">
        <w:tc>
          <w:tcPr>
            <w:tcW w:w="5000" w:type="pct"/>
            <w:gridSpan w:val="3"/>
          </w:tcPr>
          <w:p w:rsidR="002957A1" w:rsidRPr="009B2480" w:rsidRDefault="002957A1" w:rsidP="00451282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/>
              </w:rPr>
              <w:t>2 четверть</w:t>
            </w:r>
          </w:p>
        </w:tc>
      </w:tr>
      <w:tr w:rsidR="002957A1" w:rsidRPr="00073B45" w:rsidTr="003A2022">
        <w:tc>
          <w:tcPr>
            <w:tcW w:w="942" w:type="pct"/>
            <w:vMerge w:val="restart"/>
          </w:tcPr>
          <w:p w:rsidR="002957A1" w:rsidRPr="009B2480" w:rsidRDefault="002957A1" w:rsidP="00451282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eastAsia="MS Minngs" w:hAnsi="Times New Roman"/>
                <w:sz w:val="24"/>
                <w:lang w:val="ru-RU"/>
              </w:rPr>
              <w:t>Информация и ее обработка</w:t>
            </w:r>
          </w:p>
        </w:tc>
        <w:tc>
          <w:tcPr>
            <w:tcW w:w="1232" w:type="pct"/>
          </w:tcPr>
          <w:p w:rsidR="002957A1" w:rsidRPr="009B2480" w:rsidRDefault="002957A1" w:rsidP="00451282">
            <w:pPr>
              <w:tabs>
                <w:tab w:val="left" w:pos="567"/>
              </w:tabs>
              <w:spacing w:line="240" w:lineRule="auto"/>
              <w:ind w:right="118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B2480">
              <w:rPr>
                <w:rFonts w:ascii="Times New Roman" w:eastAsia="MS Minngs" w:hAnsi="Times New Roman"/>
                <w:sz w:val="24"/>
                <w:lang w:val="ru-RU"/>
              </w:rPr>
              <w:t>Информация вокруг нас</w:t>
            </w:r>
          </w:p>
        </w:tc>
        <w:tc>
          <w:tcPr>
            <w:tcW w:w="2826" w:type="pct"/>
          </w:tcPr>
          <w:p w:rsidR="002957A1" w:rsidRPr="009B2480" w:rsidRDefault="002957A1" w:rsidP="00C6001D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/>
              </w:rPr>
              <w:t>5.2.1.1 перечислять и представлять информацию в разных формах</w:t>
            </w:r>
            <w:r w:rsidR="009B2480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2957A1" w:rsidRPr="009B2480" w:rsidRDefault="002957A1" w:rsidP="00C6001D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/>
              </w:rPr>
              <w:lastRenderedPageBreak/>
              <w:t>5.2.1.2 уметь представить информацию в графическом виде и составить связное высказывание на основе зрительной опоры</w:t>
            </w:r>
          </w:p>
        </w:tc>
      </w:tr>
      <w:tr w:rsidR="002957A1" w:rsidRPr="00073B45" w:rsidTr="003A2022">
        <w:tc>
          <w:tcPr>
            <w:tcW w:w="0" w:type="auto"/>
            <w:vMerge/>
            <w:vAlign w:val="center"/>
          </w:tcPr>
          <w:p w:rsidR="002957A1" w:rsidRPr="009B2480" w:rsidRDefault="002957A1" w:rsidP="00451282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2957A1" w:rsidRPr="009B2480" w:rsidRDefault="002957A1" w:rsidP="00451282">
            <w:pPr>
              <w:tabs>
                <w:tab w:val="left" w:pos="567"/>
              </w:tabs>
              <w:spacing w:line="240" w:lineRule="auto"/>
              <w:ind w:right="118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B2480">
              <w:rPr>
                <w:rFonts w:ascii="Times New Roman" w:eastAsia="MS Minngs" w:hAnsi="Times New Roman"/>
                <w:sz w:val="24"/>
                <w:lang w:val="ru-RU"/>
              </w:rPr>
              <w:t>Программное обеспечение</w:t>
            </w:r>
          </w:p>
        </w:tc>
        <w:tc>
          <w:tcPr>
            <w:tcW w:w="2826" w:type="pct"/>
          </w:tcPr>
          <w:p w:rsidR="002957A1" w:rsidRPr="009B2480" w:rsidRDefault="002957A1" w:rsidP="00C6001D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/>
              </w:rPr>
              <w:t>5.1.2.1 объяснять понятие «программное обеспечение»</w:t>
            </w:r>
            <w:r w:rsidR="009B2480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2957A1" w:rsidRPr="009B2480" w:rsidRDefault="002957A1" w:rsidP="00C6001D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/>
              </w:rPr>
              <w:t>5.1.2.2 показывать стремление контролировать звуковую культуру собственной речи</w:t>
            </w:r>
          </w:p>
        </w:tc>
      </w:tr>
      <w:tr w:rsidR="002957A1" w:rsidRPr="009B2480" w:rsidTr="003A2022">
        <w:tc>
          <w:tcPr>
            <w:tcW w:w="0" w:type="auto"/>
            <w:vMerge/>
            <w:vAlign w:val="center"/>
          </w:tcPr>
          <w:p w:rsidR="002957A1" w:rsidRPr="009B2480" w:rsidRDefault="002957A1" w:rsidP="00451282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2957A1" w:rsidRPr="009B2480" w:rsidRDefault="002957A1" w:rsidP="00451282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eastAsia="MS Minngs" w:hAnsi="Times New Roman"/>
                <w:sz w:val="24"/>
                <w:lang w:val="ru-RU"/>
              </w:rPr>
              <w:t>Проектная работа</w:t>
            </w:r>
          </w:p>
        </w:tc>
        <w:tc>
          <w:tcPr>
            <w:tcW w:w="2826" w:type="pct"/>
          </w:tcPr>
          <w:p w:rsidR="002957A1" w:rsidRPr="009B2480" w:rsidRDefault="002957A1" w:rsidP="00C6001D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/>
              </w:rPr>
              <w:t>5.2.1.1 перечислять и представлять информацию в разных формах</w:t>
            </w:r>
            <w:r w:rsidR="009B2480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2957A1" w:rsidRPr="009B2480" w:rsidRDefault="002957A1" w:rsidP="00C6001D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/>
              </w:rPr>
              <w:t>5.2.1.2 уметь представить информацию в графическом виде и составить связное высказывание на основе зрительной опоры</w:t>
            </w:r>
            <w:r w:rsidR="009B2480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2957A1" w:rsidRPr="009B2480" w:rsidRDefault="002957A1" w:rsidP="00C6001D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/>
              </w:rPr>
              <w:t>5.2.2.2 создавать и редактировать растровые изображения</w:t>
            </w:r>
            <w:r w:rsidR="009B2480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2957A1" w:rsidRPr="009B2480" w:rsidRDefault="002957A1" w:rsidP="00C6001D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/>
              </w:rPr>
              <w:t>5.2.2.4 оречевлять выполняемые операции</w:t>
            </w:r>
          </w:p>
        </w:tc>
      </w:tr>
      <w:tr w:rsidR="002957A1" w:rsidRPr="009B2480" w:rsidTr="00C6001D">
        <w:tc>
          <w:tcPr>
            <w:tcW w:w="5000" w:type="pct"/>
            <w:gridSpan w:val="3"/>
          </w:tcPr>
          <w:p w:rsidR="002957A1" w:rsidRPr="009B2480" w:rsidRDefault="002957A1" w:rsidP="00451282">
            <w:pPr>
              <w:pStyle w:val="Tabletext"/>
              <w:tabs>
                <w:tab w:val="left" w:pos="567"/>
              </w:tabs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4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четверть</w:t>
            </w:r>
          </w:p>
        </w:tc>
      </w:tr>
      <w:tr w:rsidR="002957A1" w:rsidRPr="00073B45" w:rsidTr="003A2022">
        <w:tc>
          <w:tcPr>
            <w:tcW w:w="942" w:type="pct"/>
            <w:vMerge w:val="restart"/>
          </w:tcPr>
          <w:p w:rsidR="002957A1" w:rsidRPr="009B2480" w:rsidRDefault="002957A1" w:rsidP="00451282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 w:eastAsia="en-GB"/>
              </w:rPr>
              <w:t>Алгоритмы в нашей жизни</w:t>
            </w:r>
          </w:p>
        </w:tc>
        <w:tc>
          <w:tcPr>
            <w:tcW w:w="1232" w:type="pct"/>
          </w:tcPr>
          <w:p w:rsidR="002957A1" w:rsidRPr="009B2480" w:rsidRDefault="002957A1" w:rsidP="00451282">
            <w:pPr>
              <w:tabs>
                <w:tab w:val="left" w:pos="34"/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B2480">
              <w:rPr>
                <w:rFonts w:ascii="Times New Roman" w:hAnsi="Times New Roman"/>
                <w:sz w:val="24"/>
                <w:lang w:val="ru-RU" w:eastAsia="en-GB"/>
              </w:rPr>
              <w:t>Следуя командам</w:t>
            </w:r>
          </w:p>
        </w:tc>
        <w:tc>
          <w:tcPr>
            <w:tcW w:w="2826" w:type="pct"/>
          </w:tcPr>
          <w:p w:rsidR="00C6001D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5.3.2.1 формулировать определение алгоритма</w:t>
            </w:r>
            <w:r w:rsidR="009B2480">
              <w:rPr>
                <w:sz w:val="24"/>
              </w:rPr>
              <w:t>;</w:t>
            </w:r>
          </w:p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5.3.2.4 составить связное учебное высказывание с опорой на зрительную модель</w:t>
            </w:r>
            <w:r w:rsidR="009B2480">
              <w:rPr>
                <w:sz w:val="24"/>
              </w:rPr>
              <w:t>;</w:t>
            </w:r>
          </w:p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5.3.2.3 приводить примеры исполнителей и их системы команд</w:t>
            </w:r>
            <w:r w:rsidR="009B2480">
              <w:rPr>
                <w:sz w:val="24"/>
              </w:rPr>
              <w:t>;</w:t>
            </w:r>
          </w:p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5.3.2.6 составить связное высказывание по опорным словам и графической опоре</w:t>
            </w:r>
            <w:r w:rsidR="009B2480">
              <w:rPr>
                <w:sz w:val="24"/>
              </w:rPr>
              <w:t>;</w:t>
            </w:r>
          </w:p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5.3.2.2 представлять алгоритм в словесной форме</w:t>
            </w:r>
            <w:r w:rsidR="009B2480">
              <w:rPr>
                <w:sz w:val="24"/>
              </w:rPr>
              <w:t>;</w:t>
            </w:r>
          </w:p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5.3.2.5</w:t>
            </w:r>
            <w:r w:rsidR="009B2480">
              <w:rPr>
                <w:sz w:val="24"/>
              </w:rPr>
              <w:t xml:space="preserve"> </w:t>
            </w:r>
            <w:r w:rsidRPr="009B2480">
              <w:rPr>
                <w:sz w:val="24"/>
              </w:rPr>
              <w:t>разъяснять выполненное действие с использованием предметной лексики</w:t>
            </w:r>
          </w:p>
        </w:tc>
      </w:tr>
      <w:tr w:rsidR="002957A1" w:rsidRPr="00073B45" w:rsidTr="003A2022">
        <w:tc>
          <w:tcPr>
            <w:tcW w:w="0" w:type="auto"/>
            <w:vMerge/>
            <w:vAlign w:val="center"/>
          </w:tcPr>
          <w:p w:rsidR="002957A1" w:rsidRPr="009B2480" w:rsidRDefault="002957A1" w:rsidP="00451282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2957A1" w:rsidRPr="009B2480" w:rsidRDefault="002957A1" w:rsidP="00451282">
            <w:pPr>
              <w:tabs>
                <w:tab w:val="left" w:pos="34"/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B2480">
              <w:rPr>
                <w:rFonts w:ascii="Times New Roman" w:hAnsi="Times New Roman"/>
                <w:bCs/>
                <w:sz w:val="24"/>
                <w:lang w:val="ru-RU"/>
              </w:rPr>
              <w:t>Найти выход из лабиринта</w:t>
            </w:r>
          </w:p>
        </w:tc>
        <w:tc>
          <w:tcPr>
            <w:tcW w:w="2826" w:type="pct"/>
          </w:tcPr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5.3.2.3 приводить примеры исполнителей и их системы команд</w:t>
            </w:r>
            <w:r w:rsidR="009B2480">
              <w:rPr>
                <w:sz w:val="24"/>
              </w:rPr>
              <w:t>;</w:t>
            </w:r>
          </w:p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5.3.2.6 составить связное высказывание по опорным словам и графической опоре</w:t>
            </w:r>
            <w:r w:rsidR="009B2480">
              <w:rPr>
                <w:sz w:val="24"/>
              </w:rPr>
              <w:t>;</w:t>
            </w:r>
          </w:p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5.3.2.2</w:t>
            </w:r>
            <w:r w:rsidR="009B2480">
              <w:rPr>
                <w:sz w:val="24"/>
              </w:rPr>
              <w:t xml:space="preserve"> </w:t>
            </w:r>
            <w:r w:rsidRPr="009B2480">
              <w:rPr>
                <w:sz w:val="24"/>
              </w:rPr>
              <w:t>представлять алгоритм в словесной форме</w:t>
            </w:r>
            <w:r w:rsidR="009B2480">
              <w:rPr>
                <w:sz w:val="24"/>
              </w:rPr>
              <w:t>;</w:t>
            </w:r>
          </w:p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5.3.2.5 разъяснять выполненное действие с использованием предметной лексики</w:t>
            </w:r>
          </w:p>
        </w:tc>
      </w:tr>
      <w:tr w:rsidR="002957A1" w:rsidRPr="00073B45" w:rsidTr="003A2022">
        <w:tc>
          <w:tcPr>
            <w:tcW w:w="0" w:type="auto"/>
            <w:vMerge/>
            <w:vAlign w:val="center"/>
          </w:tcPr>
          <w:p w:rsidR="002957A1" w:rsidRPr="009B2480" w:rsidRDefault="002957A1" w:rsidP="00451282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2957A1" w:rsidRPr="009B2480" w:rsidRDefault="002957A1" w:rsidP="00451282">
            <w:pPr>
              <w:tabs>
                <w:tab w:val="left" w:pos="34"/>
                <w:tab w:val="left" w:pos="567"/>
              </w:tabs>
              <w:spacing w:line="240" w:lineRule="auto"/>
              <w:ind w:left="34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B2480">
              <w:rPr>
                <w:rFonts w:ascii="Times New Roman" w:hAnsi="Times New Roman"/>
                <w:bCs/>
                <w:sz w:val="24"/>
                <w:lang w:val="ru-RU"/>
              </w:rPr>
              <w:t>Найти выход из виртуального лабиринта</w:t>
            </w:r>
          </w:p>
        </w:tc>
        <w:tc>
          <w:tcPr>
            <w:tcW w:w="2826" w:type="pct"/>
          </w:tcPr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5.3.2.3 приводить примеры исполнителей и их системы команд</w:t>
            </w:r>
            <w:r w:rsidR="009B2480">
              <w:rPr>
                <w:sz w:val="24"/>
              </w:rPr>
              <w:t>;</w:t>
            </w:r>
          </w:p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5.3.2.6 составить связное высказывание по опорным словам и графической опоре</w:t>
            </w:r>
            <w:r w:rsidR="009B2480">
              <w:rPr>
                <w:sz w:val="24"/>
              </w:rPr>
              <w:t>;</w:t>
            </w:r>
          </w:p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5.3.2.2</w:t>
            </w:r>
            <w:r w:rsidR="009B2480">
              <w:rPr>
                <w:sz w:val="24"/>
              </w:rPr>
              <w:t xml:space="preserve"> </w:t>
            </w:r>
            <w:r w:rsidRPr="009B2480">
              <w:rPr>
                <w:sz w:val="24"/>
              </w:rPr>
              <w:t>представлять алгоритм в словесной форме</w:t>
            </w:r>
            <w:r w:rsidR="009B2480">
              <w:rPr>
                <w:sz w:val="24"/>
              </w:rPr>
              <w:t>;</w:t>
            </w:r>
          </w:p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5.3.2.5 разъяснять выполненное действие с использованием предметной лексики</w:t>
            </w:r>
          </w:p>
        </w:tc>
      </w:tr>
      <w:tr w:rsidR="002957A1" w:rsidRPr="009B2480" w:rsidTr="003A2022">
        <w:tc>
          <w:tcPr>
            <w:tcW w:w="942" w:type="pct"/>
            <w:vMerge w:val="restart"/>
          </w:tcPr>
          <w:p w:rsidR="002957A1" w:rsidRPr="009B2480" w:rsidRDefault="002957A1" w:rsidP="00451282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 w:eastAsia="en-GB"/>
              </w:rPr>
              <w:t>Рассуждаем и программируем</w:t>
            </w:r>
          </w:p>
        </w:tc>
        <w:tc>
          <w:tcPr>
            <w:tcW w:w="1232" w:type="pct"/>
          </w:tcPr>
          <w:p w:rsidR="002957A1" w:rsidRPr="009B2480" w:rsidRDefault="002957A1" w:rsidP="00451282">
            <w:pPr>
              <w:tabs>
                <w:tab w:val="left" w:pos="34"/>
                <w:tab w:val="left" w:pos="567"/>
              </w:tabs>
              <w:spacing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 w:eastAsia="en-GB"/>
              </w:rPr>
              <w:t>Моя первая программа</w:t>
            </w:r>
          </w:p>
        </w:tc>
        <w:tc>
          <w:tcPr>
            <w:tcW w:w="2826" w:type="pct"/>
          </w:tcPr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5.3.2.2 представлять алгоритм в словесной форме</w:t>
            </w:r>
            <w:r w:rsidR="009B2480">
              <w:rPr>
                <w:sz w:val="24"/>
              </w:rPr>
              <w:t>;</w:t>
            </w:r>
          </w:p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5.3.2.5 разъяснять выполненное действие с использованием предметной лексики</w:t>
            </w:r>
            <w:r w:rsidR="009B2480">
              <w:rPr>
                <w:sz w:val="24"/>
              </w:rPr>
              <w:t>;</w:t>
            </w:r>
          </w:p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5.3.3.1 использовать команды ветвления и цикла в игровой среде программирования (Лого, Scratch</w:t>
            </w:r>
            <w:r w:rsidR="001E1D53">
              <w:rPr>
                <w:sz w:val="24"/>
              </w:rPr>
              <w:t xml:space="preserve"> (скратч)</w:t>
            </w:r>
            <w:r w:rsidRPr="009B2480">
              <w:rPr>
                <w:sz w:val="24"/>
              </w:rPr>
              <w:t>)</w:t>
            </w:r>
            <w:r w:rsidR="009B2480">
              <w:rPr>
                <w:sz w:val="24"/>
              </w:rPr>
              <w:t>;</w:t>
            </w:r>
          </w:p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5.3.3.2</w:t>
            </w:r>
            <w:r w:rsidR="009B2480">
              <w:rPr>
                <w:sz w:val="24"/>
              </w:rPr>
              <w:t xml:space="preserve"> </w:t>
            </w:r>
            <w:r w:rsidRPr="009B2480">
              <w:rPr>
                <w:sz w:val="24"/>
              </w:rPr>
              <w:t>действовать по инструкции учителя</w:t>
            </w:r>
          </w:p>
        </w:tc>
      </w:tr>
      <w:tr w:rsidR="002957A1" w:rsidRPr="009B2480" w:rsidTr="003A2022">
        <w:tc>
          <w:tcPr>
            <w:tcW w:w="0" w:type="auto"/>
            <w:vMerge/>
            <w:vAlign w:val="center"/>
          </w:tcPr>
          <w:p w:rsidR="002957A1" w:rsidRPr="009B2480" w:rsidRDefault="002957A1" w:rsidP="00451282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2957A1" w:rsidRPr="009B2480" w:rsidRDefault="002957A1" w:rsidP="00451282">
            <w:pPr>
              <w:tabs>
                <w:tab w:val="left" w:pos="567"/>
              </w:tabs>
              <w:spacing w:line="240" w:lineRule="auto"/>
              <w:ind w:left="34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B2480">
              <w:rPr>
                <w:rFonts w:ascii="Times New Roman" w:hAnsi="Times New Roman"/>
                <w:bCs/>
                <w:sz w:val="24"/>
                <w:lang w:val="ru-RU"/>
              </w:rPr>
              <w:t>Ожившая графика</w:t>
            </w:r>
          </w:p>
        </w:tc>
        <w:tc>
          <w:tcPr>
            <w:tcW w:w="2826" w:type="pct"/>
          </w:tcPr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5.3.2.2 представлять алгоритм в словесной форме</w:t>
            </w:r>
            <w:r w:rsidR="009B2480">
              <w:rPr>
                <w:sz w:val="24"/>
              </w:rPr>
              <w:t>;</w:t>
            </w:r>
          </w:p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5.3.2.5 разъяснять выполненное действие с использованием предметной лексики</w:t>
            </w:r>
            <w:r w:rsidR="009B2480">
              <w:rPr>
                <w:sz w:val="24"/>
              </w:rPr>
              <w:t>;</w:t>
            </w:r>
          </w:p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lastRenderedPageBreak/>
              <w:t>5.3.3.1 использовать команды ветвления и цикла в игровой среде программирования (Лого, Scratch</w:t>
            </w:r>
            <w:r w:rsidR="001E1D53">
              <w:rPr>
                <w:sz w:val="24"/>
              </w:rPr>
              <w:t xml:space="preserve"> (скратч)</w:t>
            </w:r>
            <w:r w:rsidRPr="009B2480">
              <w:rPr>
                <w:sz w:val="24"/>
              </w:rPr>
              <w:t>)</w:t>
            </w:r>
            <w:r w:rsidR="009B2480">
              <w:rPr>
                <w:sz w:val="24"/>
              </w:rPr>
              <w:t>;</w:t>
            </w:r>
          </w:p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5.3.3.2</w:t>
            </w:r>
            <w:r w:rsidR="00C6001D" w:rsidRPr="009B2480">
              <w:rPr>
                <w:sz w:val="24"/>
              </w:rPr>
              <w:t xml:space="preserve"> </w:t>
            </w:r>
            <w:r w:rsidRPr="009B2480">
              <w:rPr>
                <w:sz w:val="24"/>
              </w:rPr>
              <w:t>действовать по</w:t>
            </w:r>
            <w:r w:rsidR="009B2480">
              <w:rPr>
                <w:sz w:val="24"/>
              </w:rPr>
              <w:t xml:space="preserve"> </w:t>
            </w:r>
            <w:r w:rsidRPr="009B2480">
              <w:rPr>
                <w:sz w:val="24"/>
              </w:rPr>
              <w:t>инструкции учителя</w:t>
            </w:r>
          </w:p>
        </w:tc>
      </w:tr>
      <w:tr w:rsidR="002957A1" w:rsidRPr="009B2480" w:rsidTr="003A2022">
        <w:tc>
          <w:tcPr>
            <w:tcW w:w="0" w:type="auto"/>
            <w:vMerge/>
            <w:vAlign w:val="center"/>
          </w:tcPr>
          <w:p w:rsidR="002957A1" w:rsidRPr="009B2480" w:rsidRDefault="002957A1" w:rsidP="00451282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2957A1" w:rsidRPr="009B2480" w:rsidRDefault="002957A1" w:rsidP="00451282">
            <w:pPr>
              <w:tabs>
                <w:tab w:val="left" w:pos="567"/>
              </w:tabs>
              <w:spacing w:line="240" w:lineRule="auto"/>
              <w:ind w:left="34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bCs/>
                <w:sz w:val="24"/>
                <w:lang w:val="ru-RU"/>
              </w:rPr>
              <w:t>В поисках истины</w:t>
            </w:r>
          </w:p>
        </w:tc>
        <w:tc>
          <w:tcPr>
            <w:tcW w:w="2826" w:type="pct"/>
          </w:tcPr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5.3.2.2 представлять алгоритм в словесной форме</w:t>
            </w:r>
            <w:r w:rsidR="009B2480">
              <w:rPr>
                <w:sz w:val="24"/>
              </w:rPr>
              <w:t>;</w:t>
            </w:r>
          </w:p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5.3.2.5 разъяснять выполненное действие с использованием предметной лексики</w:t>
            </w:r>
            <w:r w:rsidR="009B2480">
              <w:rPr>
                <w:sz w:val="24"/>
              </w:rPr>
              <w:t>;</w:t>
            </w:r>
          </w:p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5.3.3.1</w:t>
            </w:r>
            <w:r w:rsidR="009B2480">
              <w:rPr>
                <w:sz w:val="24"/>
              </w:rPr>
              <w:t xml:space="preserve"> </w:t>
            </w:r>
            <w:r w:rsidRPr="009B2480">
              <w:rPr>
                <w:sz w:val="24"/>
              </w:rPr>
              <w:t>использовать команды ветвления и цикла в игровой среде программирования (Лого, Scratch</w:t>
            </w:r>
            <w:r w:rsidR="001E1D53">
              <w:rPr>
                <w:sz w:val="24"/>
              </w:rPr>
              <w:t xml:space="preserve"> (скратч)</w:t>
            </w:r>
            <w:r w:rsidRPr="009B2480">
              <w:rPr>
                <w:sz w:val="24"/>
              </w:rPr>
              <w:t>)</w:t>
            </w:r>
            <w:r w:rsidR="009B2480">
              <w:rPr>
                <w:sz w:val="24"/>
              </w:rPr>
              <w:t>;</w:t>
            </w:r>
          </w:p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5.3.3.2 действовать по инструкции учителя</w:t>
            </w:r>
          </w:p>
        </w:tc>
      </w:tr>
      <w:tr w:rsidR="002957A1" w:rsidRPr="009B2480" w:rsidTr="00C6001D">
        <w:tc>
          <w:tcPr>
            <w:tcW w:w="5000" w:type="pct"/>
            <w:gridSpan w:val="3"/>
          </w:tcPr>
          <w:p w:rsidR="002957A1" w:rsidRPr="009B2480" w:rsidRDefault="002957A1" w:rsidP="00451282">
            <w:pPr>
              <w:pStyle w:val="Tabletext"/>
              <w:tabs>
                <w:tab w:val="left" w:pos="567"/>
              </w:tabs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4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четверть</w:t>
            </w:r>
          </w:p>
        </w:tc>
      </w:tr>
      <w:tr w:rsidR="002957A1" w:rsidRPr="009B2480" w:rsidTr="003A2022">
        <w:tc>
          <w:tcPr>
            <w:tcW w:w="942" w:type="pct"/>
            <w:vMerge w:val="restart"/>
          </w:tcPr>
          <w:p w:rsidR="002957A1" w:rsidRPr="009B2480" w:rsidRDefault="002957A1" w:rsidP="00451282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/>
              </w:rPr>
              <w:t xml:space="preserve">Разработка и </w:t>
            </w:r>
          </w:p>
          <w:p w:rsidR="002957A1" w:rsidRPr="009B2480" w:rsidRDefault="002957A1" w:rsidP="00451282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/>
              </w:rPr>
              <w:t>презентация проекта</w:t>
            </w:r>
          </w:p>
        </w:tc>
        <w:tc>
          <w:tcPr>
            <w:tcW w:w="1232" w:type="pct"/>
          </w:tcPr>
          <w:p w:rsidR="002957A1" w:rsidRPr="009B2480" w:rsidRDefault="002957A1" w:rsidP="00451282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B2480">
              <w:rPr>
                <w:rFonts w:ascii="Times New Roman" w:hAnsi="Times New Roman"/>
                <w:sz w:val="24"/>
                <w:lang w:val="ru-RU"/>
              </w:rPr>
              <w:t>Создание анимации</w:t>
            </w:r>
          </w:p>
        </w:tc>
        <w:tc>
          <w:tcPr>
            <w:tcW w:w="2826" w:type="pct"/>
          </w:tcPr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5.3.2.2 представлять алгоритм в словесной форме</w:t>
            </w:r>
            <w:r w:rsidR="009B2480">
              <w:rPr>
                <w:sz w:val="24"/>
              </w:rPr>
              <w:t>;</w:t>
            </w:r>
          </w:p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5.3.2.5 разъяснять выполненное действие с использованием предметной лексики</w:t>
            </w:r>
            <w:r w:rsidR="009B2480">
              <w:rPr>
                <w:sz w:val="24"/>
              </w:rPr>
              <w:t>;</w:t>
            </w:r>
          </w:p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5.3.1.1</w:t>
            </w:r>
            <w:r w:rsidR="009B2480">
              <w:rPr>
                <w:sz w:val="24"/>
              </w:rPr>
              <w:t xml:space="preserve"> </w:t>
            </w:r>
            <w:r w:rsidRPr="009B2480">
              <w:rPr>
                <w:sz w:val="24"/>
              </w:rPr>
              <w:t>создавать анимацию объектов и событий в игровой среде программирования (Лого, Scratch</w:t>
            </w:r>
            <w:r w:rsidR="001E1D53">
              <w:rPr>
                <w:sz w:val="24"/>
              </w:rPr>
              <w:t xml:space="preserve"> (скратч)</w:t>
            </w:r>
            <w:r w:rsidRPr="009B2480">
              <w:rPr>
                <w:sz w:val="24"/>
              </w:rPr>
              <w:t>)</w:t>
            </w:r>
            <w:r w:rsidR="009B2480">
              <w:rPr>
                <w:sz w:val="24"/>
              </w:rPr>
              <w:t>;</w:t>
            </w:r>
          </w:p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5.3.1.2 давать отчет и реальную самооценку деятельности</w:t>
            </w:r>
            <w:r w:rsidR="009B2480">
              <w:rPr>
                <w:sz w:val="24"/>
              </w:rPr>
              <w:t>;</w:t>
            </w:r>
          </w:p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5.3.3.1 использовать команды ветвления и цикла в игровой среде программирования (Лого, Scratch</w:t>
            </w:r>
            <w:r w:rsidR="001E1D53">
              <w:rPr>
                <w:sz w:val="24"/>
              </w:rPr>
              <w:t xml:space="preserve"> (скратч)</w:t>
            </w:r>
            <w:r w:rsidRPr="009B2480">
              <w:rPr>
                <w:sz w:val="24"/>
              </w:rPr>
              <w:t>)</w:t>
            </w:r>
            <w:r w:rsidR="009B2480">
              <w:rPr>
                <w:sz w:val="24"/>
              </w:rPr>
              <w:t>;</w:t>
            </w:r>
          </w:p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5.3.3.2 действовать по инструкции учителя</w:t>
            </w:r>
          </w:p>
        </w:tc>
      </w:tr>
      <w:tr w:rsidR="002957A1" w:rsidRPr="00073B45" w:rsidTr="003A2022">
        <w:tc>
          <w:tcPr>
            <w:tcW w:w="0" w:type="auto"/>
            <w:vMerge/>
            <w:vAlign w:val="center"/>
          </w:tcPr>
          <w:p w:rsidR="002957A1" w:rsidRPr="009B2480" w:rsidRDefault="002957A1" w:rsidP="00451282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2957A1" w:rsidRPr="009B2480" w:rsidRDefault="002957A1" w:rsidP="00451282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en-US" w:eastAsia="en-GB"/>
              </w:rPr>
            </w:pPr>
            <w:r w:rsidRPr="009B2480">
              <w:rPr>
                <w:rFonts w:ascii="Times New Roman" w:hAnsi="Times New Roman"/>
                <w:sz w:val="24"/>
                <w:lang w:val="ru-RU"/>
              </w:rPr>
              <w:t>Подготовка документа к печати</w:t>
            </w:r>
          </w:p>
        </w:tc>
        <w:tc>
          <w:tcPr>
            <w:tcW w:w="2826" w:type="pct"/>
          </w:tcPr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5.2.2.1 эффективно организовывать документ для печати (устанавливать параметры страницы, выполнять предварительный просмотр)</w:t>
            </w:r>
            <w:r w:rsidR="009B2480">
              <w:rPr>
                <w:sz w:val="24"/>
              </w:rPr>
              <w:t>;</w:t>
            </w:r>
          </w:p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</w:t>
            </w:r>
            <w:r w:rsidR="009B2480">
              <w:rPr>
                <w:sz w:val="24"/>
              </w:rPr>
              <w:t>.2.2.3 владеть изучающим чтением;</w:t>
            </w:r>
          </w:p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5.4.2.1 рассуждать о незаконности копирования чужой работы</w:t>
            </w:r>
            <w:r w:rsidR="009B2480">
              <w:rPr>
                <w:sz w:val="24"/>
              </w:rPr>
              <w:t>;</w:t>
            </w:r>
          </w:p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5.4.2.3</w:t>
            </w:r>
            <w:r w:rsidR="009B2480">
              <w:rPr>
                <w:sz w:val="24"/>
              </w:rPr>
              <w:t xml:space="preserve"> </w:t>
            </w:r>
            <w:r w:rsidRPr="009B2480">
              <w:rPr>
                <w:sz w:val="24"/>
              </w:rPr>
              <w:t>составлять монолог – рассуждение по шаблону и опорным словам</w:t>
            </w:r>
            <w:r w:rsidR="009B2480">
              <w:rPr>
                <w:sz w:val="24"/>
              </w:rPr>
              <w:t>;</w:t>
            </w:r>
          </w:p>
          <w:p w:rsidR="002957A1" w:rsidRPr="009B2480" w:rsidRDefault="002957A1" w:rsidP="00C6001D">
            <w:pPr>
              <w:tabs>
                <w:tab w:val="left" w:pos="567"/>
              </w:tabs>
              <w:spacing w:line="240" w:lineRule="auto"/>
              <w:ind w:left="3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/>
              </w:rPr>
              <w:t>5.4.2.2 устанавливать пароль на документы</w:t>
            </w:r>
            <w:r w:rsidR="009B2480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2957A1" w:rsidRPr="009B2480" w:rsidRDefault="002957A1" w:rsidP="00C6001D">
            <w:pPr>
              <w:tabs>
                <w:tab w:val="left" w:pos="567"/>
              </w:tabs>
              <w:spacing w:line="240" w:lineRule="auto"/>
              <w:ind w:left="3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/>
              </w:rPr>
              <w:t>5.4.2.4</w:t>
            </w:r>
            <w:r w:rsidR="009B248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B2480">
              <w:rPr>
                <w:rFonts w:ascii="Times New Roman" w:hAnsi="Times New Roman"/>
                <w:sz w:val="24"/>
                <w:lang w:val="ru-RU"/>
              </w:rPr>
              <w:t>действовать по устной и письменной инструкции</w:t>
            </w:r>
          </w:p>
        </w:tc>
      </w:tr>
      <w:tr w:rsidR="002957A1" w:rsidRPr="00073B45" w:rsidTr="003A2022">
        <w:tc>
          <w:tcPr>
            <w:tcW w:w="0" w:type="auto"/>
            <w:vMerge/>
            <w:vAlign w:val="center"/>
          </w:tcPr>
          <w:p w:rsidR="002957A1" w:rsidRPr="009B2480" w:rsidRDefault="002957A1" w:rsidP="00451282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2957A1" w:rsidRPr="009B2480" w:rsidRDefault="002957A1" w:rsidP="00451282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 w:eastAsia="en-GB"/>
              </w:rPr>
              <w:t>Презентация проекта</w:t>
            </w:r>
          </w:p>
        </w:tc>
        <w:tc>
          <w:tcPr>
            <w:tcW w:w="2826" w:type="pct"/>
          </w:tcPr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5.1.3.1 размещать, изменять, скачивать файлы общего доступа</w:t>
            </w:r>
            <w:r w:rsidR="009B2480">
              <w:rPr>
                <w:sz w:val="24"/>
              </w:rPr>
              <w:t>;</w:t>
            </w:r>
          </w:p>
          <w:p w:rsidR="002957A1" w:rsidRPr="009B2480" w:rsidRDefault="002957A1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5.1.3.2 инициировать, разворачивать и завершать учебный диалог</w:t>
            </w:r>
          </w:p>
        </w:tc>
      </w:tr>
    </w:tbl>
    <w:p w:rsidR="00C6001D" w:rsidRPr="00CD7758" w:rsidRDefault="00C6001D" w:rsidP="00446A12">
      <w:pPr>
        <w:pStyle w:val="af3"/>
        <w:widowControl w:val="0"/>
        <w:tabs>
          <w:tab w:val="left" w:pos="567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2957A1" w:rsidRPr="00CD7758" w:rsidRDefault="002957A1" w:rsidP="00C6001D">
      <w:pPr>
        <w:pStyle w:val="af3"/>
        <w:widowControl w:val="0"/>
        <w:tabs>
          <w:tab w:val="left" w:pos="567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CD7758">
        <w:rPr>
          <w:rFonts w:ascii="Times New Roman" w:hAnsi="Times New Roman"/>
          <w:sz w:val="24"/>
          <w:szCs w:val="28"/>
          <w:lang w:val="kk-KZ"/>
        </w:rPr>
        <w:t>2) 6 класс</w:t>
      </w:r>
      <w:r w:rsidR="009B2480" w:rsidRPr="00CD7758">
        <w:rPr>
          <w:rFonts w:ascii="Times New Roman" w:hAnsi="Times New Roman"/>
          <w:sz w:val="24"/>
          <w:szCs w:val="28"/>
          <w:lang w:val="kk-KZ"/>
        </w:rPr>
        <w:t>:</w:t>
      </w:r>
    </w:p>
    <w:p w:rsidR="00C6001D" w:rsidRPr="00CD7758" w:rsidRDefault="00B62445" w:rsidP="00C6001D">
      <w:pPr>
        <w:tabs>
          <w:tab w:val="left" w:pos="567"/>
          <w:tab w:val="left" w:pos="709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таблица 2</w:t>
      </w:r>
    </w:p>
    <w:p w:rsidR="00C6001D" w:rsidRPr="00CD7758" w:rsidRDefault="00C6001D" w:rsidP="00C6001D">
      <w:pPr>
        <w:tabs>
          <w:tab w:val="left" w:pos="567"/>
          <w:tab w:val="left" w:pos="709"/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2"/>
        <w:gridCol w:w="2412"/>
        <w:gridCol w:w="5526"/>
      </w:tblGrid>
      <w:tr w:rsidR="000A3D3B" w:rsidRPr="009B2480" w:rsidTr="009B2480">
        <w:tc>
          <w:tcPr>
            <w:tcW w:w="942" w:type="pct"/>
          </w:tcPr>
          <w:p w:rsidR="000A3D3B" w:rsidRPr="009B2480" w:rsidRDefault="000A3D3B" w:rsidP="00C6001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9B2480">
              <w:rPr>
                <w:rFonts w:ascii="Times New Roman" w:hAnsi="Times New Roman"/>
                <w:sz w:val="24"/>
              </w:rPr>
              <w:t xml:space="preserve">Раздел </w:t>
            </w:r>
            <w:r w:rsidRPr="009B2480">
              <w:rPr>
                <w:rFonts w:ascii="Times New Roman" w:hAnsi="Times New Roman"/>
                <w:sz w:val="24"/>
                <w:lang w:val="kk-KZ"/>
              </w:rPr>
              <w:t>долгосрочного плана</w:t>
            </w:r>
          </w:p>
        </w:tc>
        <w:tc>
          <w:tcPr>
            <w:tcW w:w="1233" w:type="pct"/>
          </w:tcPr>
          <w:p w:rsidR="000A3D3B" w:rsidRPr="009B2480" w:rsidRDefault="000A3D3B" w:rsidP="00C6001D">
            <w:pPr>
              <w:tabs>
                <w:tab w:val="left" w:pos="1032"/>
                <w:tab w:val="center" w:pos="1996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9B2480">
              <w:rPr>
                <w:rFonts w:ascii="Times New Roman" w:hAnsi="Times New Roman"/>
                <w:sz w:val="24"/>
                <w:lang w:val="kk-KZ"/>
              </w:rPr>
              <w:t>Содержание раздела долгосрочного плана</w:t>
            </w:r>
          </w:p>
        </w:tc>
        <w:tc>
          <w:tcPr>
            <w:tcW w:w="2826" w:type="pct"/>
          </w:tcPr>
          <w:p w:rsidR="000A3D3B" w:rsidRPr="009B2480" w:rsidRDefault="000A3D3B" w:rsidP="00C6001D">
            <w:pPr>
              <w:tabs>
                <w:tab w:val="left" w:pos="567"/>
              </w:tabs>
              <w:spacing w:line="240" w:lineRule="auto"/>
              <w:ind w:left="2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kk-KZ"/>
              </w:rPr>
              <w:t>Цели обучения</w:t>
            </w:r>
          </w:p>
        </w:tc>
      </w:tr>
      <w:tr w:rsidR="000A3D3B" w:rsidRPr="009B2480" w:rsidTr="009B2480">
        <w:tc>
          <w:tcPr>
            <w:tcW w:w="5000" w:type="pct"/>
            <w:gridSpan w:val="3"/>
          </w:tcPr>
          <w:p w:rsidR="000A3D3B" w:rsidRPr="009B2480" w:rsidRDefault="000A3D3B" w:rsidP="000A3D3B">
            <w:pPr>
              <w:tabs>
                <w:tab w:val="left" w:pos="567"/>
              </w:tabs>
              <w:spacing w:line="240" w:lineRule="auto"/>
              <w:ind w:left="2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/>
              </w:rPr>
              <w:t>1 четверть</w:t>
            </w:r>
          </w:p>
        </w:tc>
      </w:tr>
      <w:tr w:rsidR="000A3D3B" w:rsidRPr="00073B45" w:rsidTr="009B2480">
        <w:tc>
          <w:tcPr>
            <w:tcW w:w="942" w:type="pct"/>
            <w:vMerge w:val="restart"/>
          </w:tcPr>
          <w:p w:rsidR="000A3D3B" w:rsidRPr="009B2480" w:rsidRDefault="000A3D3B" w:rsidP="000A3D3B">
            <w:pPr>
              <w:tabs>
                <w:tab w:val="left" w:pos="426"/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kk-KZ"/>
              </w:rPr>
              <w:t>Компьютерные системы и сети</w:t>
            </w:r>
          </w:p>
        </w:tc>
        <w:tc>
          <w:tcPr>
            <w:tcW w:w="1233" w:type="pct"/>
          </w:tcPr>
          <w:p w:rsidR="000A3D3B" w:rsidRPr="009B2480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/>
              </w:rPr>
              <w:t>Что такое эргономика</w:t>
            </w:r>
          </w:p>
        </w:tc>
        <w:tc>
          <w:tcPr>
            <w:tcW w:w="2826" w:type="pct"/>
          </w:tcPr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6.4.1.1формулировать и решать задачи эргономики (для максимального комфорта и эффективности)</w:t>
            </w:r>
            <w:r w:rsidR="009B2480">
              <w:rPr>
                <w:sz w:val="24"/>
              </w:rPr>
              <w:t>;</w:t>
            </w:r>
          </w:p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 xml:space="preserve">6.4.1.2 находить информацию (текстовую, </w:t>
            </w:r>
            <w:r w:rsidRPr="009B2480">
              <w:rPr>
                <w:sz w:val="24"/>
              </w:rPr>
              <w:lastRenderedPageBreak/>
              <w:t>графическую) в учебнике, анализировать ее содержание</w:t>
            </w:r>
          </w:p>
        </w:tc>
      </w:tr>
      <w:tr w:rsidR="000A3D3B" w:rsidRPr="00073B45" w:rsidTr="009B2480">
        <w:tc>
          <w:tcPr>
            <w:tcW w:w="942" w:type="pct"/>
            <w:vMerge/>
            <w:vAlign w:val="center"/>
          </w:tcPr>
          <w:p w:rsidR="000A3D3B" w:rsidRPr="009B2480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3" w:type="pct"/>
          </w:tcPr>
          <w:p w:rsidR="000A3D3B" w:rsidRPr="009B2480" w:rsidRDefault="000A3D3B" w:rsidP="000A3D3B">
            <w:pPr>
              <w:tabs>
                <w:tab w:val="left" w:pos="567"/>
              </w:tabs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/>
              </w:rPr>
              <w:t>История развития вычислительной техники</w:t>
            </w:r>
          </w:p>
        </w:tc>
        <w:tc>
          <w:tcPr>
            <w:tcW w:w="2826" w:type="pct"/>
          </w:tcPr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6.1.1.1 рассказывать об истории и перспективах развития вычислительной техники</w:t>
            </w:r>
            <w:r w:rsidR="009B2480">
              <w:rPr>
                <w:sz w:val="24"/>
              </w:rPr>
              <w:t>;</w:t>
            </w:r>
          </w:p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6.1.1.3 правильно произносить и писать базовые предметные термины</w:t>
            </w:r>
          </w:p>
        </w:tc>
      </w:tr>
      <w:tr w:rsidR="000A3D3B" w:rsidRPr="001E124B" w:rsidTr="009B2480">
        <w:tc>
          <w:tcPr>
            <w:tcW w:w="942" w:type="pct"/>
            <w:vMerge/>
            <w:vAlign w:val="center"/>
          </w:tcPr>
          <w:p w:rsidR="000A3D3B" w:rsidRPr="009B2480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3" w:type="pct"/>
          </w:tcPr>
          <w:p w:rsidR="000A3D3B" w:rsidRPr="009B2480" w:rsidRDefault="000A3D3B" w:rsidP="000A3D3B">
            <w:pPr>
              <w:tabs>
                <w:tab w:val="left" w:pos="567"/>
              </w:tabs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/>
              </w:rPr>
              <w:t>Как работает компьютер</w:t>
            </w:r>
          </w:p>
        </w:tc>
        <w:tc>
          <w:tcPr>
            <w:tcW w:w="2826" w:type="pct"/>
          </w:tcPr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6.1.1.2 объяснять взаимодействие основных устройств компьютера</w:t>
            </w:r>
            <w:r w:rsidR="009B2480">
              <w:rPr>
                <w:sz w:val="24"/>
              </w:rPr>
              <w:t>;</w:t>
            </w:r>
          </w:p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6.1.1.4 соблюдать самоконтроль произношения поставленных звуков</w:t>
            </w:r>
            <w:r w:rsidR="009B2480">
              <w:rPr>
                <w:sz w:val="24"/>
              </w:rPr>
              <w:t>;</w:t>
            </w:r>
          </w:p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6.1.2.1</w:t>
            </w:r>
            <w:r w:rsidR="009B2480">
              <w:rPr>
                <w:sz w:val="24"/>
              </w:rPr>
              <w:t xml:space="preserve"> </w:t>
            </w:r>
            <w:r w:rsidRPr="009B2480">
              <w:rPr>
                <w:sz w:val="24"/>
              </w:rPr>
              <w:t>называть основные функции операционной системы</w:t>
            </w:r>
            <w:r w:rsidR="009B2480">
              <w:rPr>
                <w:sz w:val="24"/>
              </w:rPr>
              <w:t>;</w:t>
            </w:r>
          </w:p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6.1.2.2 адекватно использовать слова – термины в  высказывании</w:t>
            </w:r>
          </w:p>
        </w:tc>
      </w:tr>
      <w:tr w:rsidR="000A3D3B" w:rsidRPr="001E124B" w:rsidTr="009B2480">
        <w:tc>
          <w:tcPr>
            <w:tcW w:w="942" w:type="pct"/>
            <w:vMerge/>
            <w:vAlign w:val="center"/>
          </w:tcPr>
          <w:p w:rsidR="000A3D3B" w:rsidRPr="009B2480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3" w:type="pct"/>
          </w:tcPr>
          <w:p w:rsidR="000A3D3B" w:rsidRPr="009B2480" w:rsidRDefault="000A3D3B" w:rsidP="000A3D3B">
            <w:pPr>
              <w:tabs>
                <w:tab w:val="left" w:pos="284"/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/>
              </w:rPr>
              <w:t>Беспроводные сети</w:t>
            </w:r>
          </w:p>
        </w:tc>
        <w:tc>
          <w:tcPr>
            <w:tcW w:w="2826" w:type="pct"/>
          </w:tcPr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6.1.3.1</w:t>
            </w:r>
            <w:r w:rsidR="009B2480">
              <w:rPr>
                <w:sz w:val="24"/>
              </w:rPr>
              <w:t xml:space="preserve"> </w:t>
            </w:r>
            <w:r w:rsidRPr="009B2480">
              <w:rPr>
                <w:sz w:val="24"/>
              </w:rPr>
              <w:t>объяснять преимущества беспроводной связи</w:t>
            </w:r>
            <w:r w:rsidR="009B2480">
              <w:rPr>
                <w:sz w:val="24"/>
              </w:rPr>
              <w:t>;</w:t>
            </w:r>
          </w:p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6.1.3.2 уметь работать с учебным текстом (анализировать, извлекать информацию)</w:t>
            </w:r>
          </w:p>
        </w:tc>
      </w:tr>
      <w:tr w:rsidR="000A3D3B" w:rsidRPr="009B2480" w:rsidTr="009B2480">
        <w:tc>
          <w:tcPr>
            <w:tcW w:w="5000" w:type="pct"/>
            <w:gridSpan w:val="3"/>
          </w:tcPr>
          <w:p w:rsidR="000A3D3B" w:rsidRPr="009B2480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4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четверть</w:t>
            </w:r>
          </w:p>
        </w:tc>
      </w:tr>
      <w:tr w:rsidR="000A3D3B" w:rsidRPr="001E124B" w:rsidTr="009B2480">
        <w:tc>
          <w:tcPr>
            <w:tcW w:w="942" w:type="pct"/>
            <w:vMerge w:val="restart"/>
          </w:tcPr>
          <w:p w:rsidR="000A3D3B" w:rsidRPr="009B2480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kk-KZ"/>
              </w:rPr>
              <w:t>Представление информации</w:t>
            </w:r>
          </w:p>
        </w:tc>
        <w:tc>
          <w:tcPr>
            <w:tcW w:w="1233" w:type="pct"/>
          </w:tcPr>
          <w:p w:rsidR="000A3D3B" w:rsidRPr="009B2480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B2480">
              <w:rPr>
                <w:rFonts w:ascii="Times New Roman" w:hAnsi="Times New Roman"/>
                <w:sz w:val="24"/>
                <w:lang w:val="ru-RU" w:eastAsia="en-GB"/>
              </w:rPr>
              <w:t>Передача информации</w:t>
            </w:r>
          </w:p>
        </w:tc>
        <w:tc>
          <w:tcPr>
            <w:tcW w:w="2826" w:type="pct"/>
          </w:tcPr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6.2.1.3</w:t>
            </w:r>
            <w:r w:rsidR="009B2480">
              <w:rPr>
                <w:sz w:val="24"/>
              </w:rPr>
              <w:t xml:space="preserve"> </w:t>
            </w:r>
            <w:r w:rsidRPr="009B2480">
              <w:rPr>
                <w:sz w:val="24"/>
              </w:rPr>
              <w:t>приводить примеры каналов связи, источников и приемников информации</w:t>
            </w:r>
            <w:r w:rsidR="009B2480">
              <w:rPr>
                <w:sz w:val="24"/>
              </w:rPr>
              <w:t>;</w:t>
            </w:r>
          </w:p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6.2.1.6 делить текст на законченные по смыслу части и выделять в них главное</w:t>
            </w:r>
          </w:p>
        </w:tc>
      </w:tr>
      <w:tr w:rsidR="000A3D3B" w:rsidRPr="001E124B" w:rsidTr="009B2480">
        <w:tc>
          <w:tcPr>
            <w:tcW w:w="942" w:type="pct"/>
            <w:vMerge/>
          </w:tcPr>
          <w:p w:rsidR="000A3D3B" w:rsidRPr="009B2480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233" w:type="pct"/>
          </w:tcPr>
          <w:p w:rsidR="000A3D3B" w:rsidRPr="009B2480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B2480">
              <w:rPr>
                <w:rFonts w:ascii="Times New Roman" w:hAnsi="Times New Roman"/>
                <w:sz w:val="24"/>
                <w:lang w:val="ru-RU" w:eastAsia="en-GB"/>
              </w:rPr>
              <w:t>Шифрование информации</w:t>
            </w:r>
          </w:p>
        </w:tc>
        <w:tc>
          <w:tcPr>
            <w:tcW w:w="2826" w:type="pct"/>
          </w:tcPr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6.2.1.1 кодировать и декодировать текстовую информацию</w:t>
            </w:r>
            <w:r w:rsidR="009B2480">
              <w:rPr>
                <w:sz w:val="24"/>
              </w:rPr>
              <w:t>;</w:t>
            </w:r>
          </w:p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6.2.1.4 осуществлять целенаправленный взаимоконтроль и самоконтроль при чтении текстов</w:t>
            </w:r>
          </w:p>
        </w:tc>
      </w:tr>
      <w:tr w:rsidR="000A3D3B" w:rsidRPr="001E124B" w:rsidTr="009B2480">
        <w:tc>
          <w:tcPr>
            <w:tcW w:w="942" w:type="pct"/>
            <w:vMerge/>
            <w:vAlign w:val="center"/>
          </w:tcPr>
          <w:p w:rsidR="000A3D3B" w:rsidRPr="009B2480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3" w:type="pct"/>
          </w:tcPr>
          <w:p w:rsidR="000A3D3B" w:rsidRPr="009B2480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B2480">
              <w:rPr>
                <w:rFonts w:ascii="Times New Roman" w:hAnsi="Times New Roman"/>
                <w:sz w:val="24"/>
                <w:lang w:val="ru-RU" w:eastAsia="en-GB"/>
              </w:rPr>
              <w:t xml:space="preserve">Двоичное представление информации </w:t>
            </w:r>
          </w:p>
        </w:tc>
        <w:tc>
          <w:tcPr>
            <w:tcW w:w="2826" w:type="pct"/>
          </w:tcPr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6.2.1.2</w:t>
            </w:r>
            <w:r w:rsidR="009B2480">
              <w:rPr>
                <w:sz w:val="24"/>
              </w:rPr>
              <w:t xml:space="preserve"> </w:t>
            </w:r>
            <w:r w:rsidRPr="009B2480">
              <w:rPr>
                <w:sz w:val="24"/>
              </w:rPr>
              <w:t>пояснять, что вся информация для компьютера представляется в двоичном виде</w:t>
            </w:r>
            <w:r w:rsidR="009B2480">
              <w:rPr>
                <w:sz w:val="24"/>
              </w:rPr>
              <w:t>;</w:t>
            </w:r>
          </w:p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6.2.1.5 контролировать качество чтения по критериям</w:t>
            </w:r>
          </w:p>
        </w:tc>
      </w:tr>
      <w:tr w:rsidR="000A3D3B" w:rsidRPr="001E124B" w:rsidTr="009B2480">
        <w:tc>
          <w:tcPr>
            <w:tcW w:w="942" w:type="pct"/>
            <w:vMerge w:val="restart"/>
          </w:tcPr>
          <w:p w:rsidR="000A3D3B" w:rsidRPr="009B2480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/>
              </w:rPr>
              <w:t>Компьютерная графика</w:t>
            </w:r>
          </w:p>
        </w:tc>
        <w:tc>
          <w:tcPr>
            <w:tcW w:w="1233" w:type="pct"/>
          </w:tcPr>
          <w:p w:rsidR="000A3D3B" w:rsidRPr="009B2480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B2480">
              <w:rPr>
                <w:rFonts w:ascii="Times New Roman" w:hAnsi="Times New Roman"/>
                <w:sz w:val="24"/>
                <w:lang w:val="ru-RU" w:eastAsia="en-GB"/>
              </w:rPr>
              <w:t>Создание векторных изображений</w:t>
            </w:r>
          </w:p>
        </w:tc>
        <w:tc>
          <w:tcPr>
            <w:tcW w:w="2826" w:type="pct"/>
          </w:tcPr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6.2.2.2 создавать и редактировать векторные изображения</w:t>
            </w:r>
            <w:r w:rsidR="009B2480">
              <w:rPr>
                <w:sz w:val="24"/>
              </w:rPr>
              <w:t>;</w:t>
            </w:r>
          </w:p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6.2.2.5 оречевлять собственные действия с использованием предметной лексики</w:t>
            </w:r>
          </w:p>
        </w:tc>
      </w:tr>
      <w:tr w:rsidR="000A3D3B" w:rsidRPr="001E124B" w:rsidTr="009B2480">
        <w:tc>
          <w:tcPr>
            <w:tcW w:w="942" w:type="pct"/>
            <w:vMerge/>
            <w:vAlign w:val="center"/>
          </w:tcPr>
          <w:p w:rsidR="000A3D3B" w:rsidRPr="009B2480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3" w:type="pct"/>
          </w:tcPr>
          <w:p w:rsidR="000A3D3B" w:rsidRPr="009B2480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B2480">
              <w:rPr>
                <w:rFonts w:ascii="Times New Roman" w:hAnsi="Times New Roman"/>
                <w:sz w:val="24"/>
                <w:lang w:val="ru-RU" w:eastAsia="en-GB"/>
              </w:rPr>
              <w:t>Сравнение растровых и векторных изображений</w:t>
            </w:r>
          </w:p>
        </w:tc>
        <w:tc>
          <w:tcPr>
            <w:tcW w:w="2826" w:type="pct"/>
          </w:tcPr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6.2.2.3 оценивать преимущества и недостатки растровой и векторной графики</w:t>
            </w:r>
            <w:r w:rsidR="009B2480">
              <w:rPr>
                <w:sz w:val="24"/>
              </w:rPr>
              <w:t>;</w:t>
            </w:r>
          </w:p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6.2.2.6 оценивать свою и чужую речевую деятельность по критериям</w:t>
            </w:r>
          </w:p>
        </w:tc>
      </w:tr>
      <w:tr w:rsidR="000A3D3B" w:rsidRPr="009B2480" w:rsidTr="009B2480">
        <w:tc>
          <w:tcPr>
            <w:tcW w:w="5000" w:type="pct"/>
            <w:gridSpan w:val="3"/>
          </w:tcPr>
          <w:p w:rsidR="000A3D3B" w:rsidRPr="009B2480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4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четверть</w:t>
            </w:r>
          </w:p>
        </w:tc>
      </w:tr>
      <w:tr w:rsidR="000A3D3B" w:rsidRPr="001E124B" w:rsidTr="009B2480">
        <w:tc>
          <w:tcPr>
            <w:tcW w:w="942" w:type="pct"/>
            <w:vMerge w:val="restart"/>
          </w:tcPr>
          <w:p w:rsidR="000A3D3B" w:rsidRPr="009B2480" w:rsidRDefault="00C6001D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/>
              </w:rPr>
              <w:t>Как разрабатыва</w:t>
            </w:r>
            <w:r w:rsidR="000A3D3B" w:rsidRPr="009B2480">
              <w:rPr>
                <w:rFonts w:ascii="Times New Roman" w:hAnsi="Times New Roman"/>
                <w:sz w:val="24"/>
                <w:lang w:val="ru-RU"/>
              </w:rPr>
              <w:t>ются компьютерные игры</w:t>
            </w:r>
          </w:p>
        </w:tc>
        <w:tc>
          <w:tcPr>
            <w:tcW w:w="1233" w:type="pct"/>
          </w:tcPr>
          <w:p w:rsidR="000A3D3B" w:rsidRPr="009B2480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bCs/>
                <w:sz w:val="24"/>
                <w:lang w:val="ru-RU"/>
              </w:rPr>
              <w:t>Определяем идею</w:t>
            </w:r>
          </w:p>
        </w:tc>
        <w:tc>
          <w:tcPr>
            <w:tcW w:w="2826" w:type="pct"/>
          </w:tcPr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6.3.2.1 поэтапно разбирать решение задачи</w:t>
            </w:r>
            <w:r w:rsidR="009B2480">
              <w:rPr>
                <w:sz w:val="24"/>
              </w:rPr>
              <w:t>;</w:t>
            </w:r>
          </w:p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6.3.2.3 оречевлять алгоритм выполняемых действий</w:t>
            </w:r>
            <w:r w:rsidR="009B2480">
              <w:rPr>
                <w:sz w:val="24"/>
              </w:rPr>
              <w:t>;</w:t>
            </w:r>
          </w:p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6.3.2.2 представлять алгоритм в виде блок-схем</w:t>
            </w:r>
            <w:r w:rsidR="009B2480">
              <w:rPr>
                <w:sz w:val="24"/>
              </w:rPr>
              <w:t>;</w:t>
            </w:r>
          </w:p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6.3.2.4 адекватно оценивать собственное речевое поведение и речевое поведение окружающих</w:t>
            </w:r>
          </w:p>
        </w:tc>
      </w:tr>
      <w:tr w:rsidR="000A3D3B" w:rsidRPr="001E124B" w:rsidTr="009B2480">
        <w:tc>
          <w:tcPr>
            <w:tcW w:w="942" w:type="pct"/>
            <w:vMerge/>
            <w:vAlign w:val="center"/>
          </w:tcPr>
          <w:p w:rsidR="000A3D3B" w:rsidRPr="009B2480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3" w:type="pct"/>
          </w:tcPr>
          <w:p w:rsidR="000A3D3B" w:rsidRPr="009B2480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bCs/>
                <w:sz w:val="24"/>
                <w:lang w:val="ru-RU"/>
              </w:rPr>
              <w:t>Разрабатываем сценарий</w:t>
            </w:r>
          </w:p>
        </w:tc>
        <w:tc>
          <w:tcPr>
            <w:tcW w:w="2826" w:type="pct"/>
          </w:tcPr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6.3.2.2 представлять алгоритм в виде блок-схем</w:t>
            </w:r>
            <w:r w:rsidR="009B2480">
              <w:rPr>
                <w:sz w:val="24"/>
              </w:rPr>
              <w:t>;</w:t>
            </w:r>
          </w:p>
          <w:p w:rsidR="000A3D3B" w:rsidRPr="009B2480" w:rsidRDefault="000A3D3B" w:rsidP="00C55AA3">
            <w:pPr>
              <w:pStyle w:val="NESTableText"/>
              <w:rPr>
                <w:iCs/>
                <w:sz w:val="24"/>
              </w:rPr>
            </w:pPr>
            <w:r w:rsidRPr="009B2480">
              <w:rPr>
                <w:sz w:val="24"/>
              </w:rPr>
              <w:t>6.3.2.4 адекватно оценивать собственное речевое поведение и речевое поведение окружающих</w:t>
            </w:r>
          </w:p>
        </w:tc>
      </w:tr>
      <w:tr w:rsidR="000A3D3B" w:rsidRPr="001E124B" w:rsidTr="009B2480">
        <w:tc>
          <w:tcPr>
            <w:tcW w:w="942" w:type="pct"/>
            <w:vMerge/>
            <w:vAlign w:val="center"/>
          </w:tcPr>
          <w:p w:rsidR="000A3D3B" w:rsidRPr="009B2480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3" w:type="pct"/>
          </w:tcPr>
          <w:p w:rsidR="000A3D3B" w:rsidRPr="009B2480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bCs/>
                <w:sz w:val="24"/>
                <w:lang w:val="ru-RU"/>
              </w:rPr>
              <w:t xml:space="preserve">Рисуем сцены и персонажей </w:t>
            </w:r>
          </w:p>
        </w:tc>
        <w:tc>
          <w:tcPr>
            <w:tcW w:w="2826" w:type="pct"/>
          </w:tcPr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6.3.2.1 поэтапно разбирать решение задачи</w:t>
            </w:r>
            <w:r w:rsidR="009B2480">
              <w:rPr>
                <w:sz w:val="24"/>
              </w:rPr>
              <w:t>;</w:t>
            </w:r>
          </w:p>
          <w:p w:rsidR="000A3D3B" w:rsidRPr="009B2480" w:rsidRDefault="000A3D3B" w:rsidP="00C55AA3">
            <w:pPr>
              <w:pStyle w:val="NESTableText"/>
              <w:rPr>
                <w:iCs/>
                <w:sz w:val="24"/>
              </w:rPr>
            </w:pPr>
            <w:r w:rsidRPr="009B2480">
              <w:rPr>
                <w:sz w:val="24"/>
              </w:rPr>
              <w:t>6.3.2.3 оречевлять</w:t>
            </w:r>
            <w:r w:rsidR="009B2480">
              <w:rPr>
                <w:sz w:val="24"/>
              </w:rPr>
              <w:t xml:space="preserve"> </w:t>
            </w:r>
            <w:r w:rsidRPr="009B2480">
              <w:rPr>
                <w:sz w:val="24"/>
              </w:rPr>
              <w:t>алгоритм выполняемых действий</w:t>
            </w:r>
          </w:p>
        </w:tc>
      </w:tr>
      <w:tr w:rsidR="000A3D3B" w:rsidRPr="001E124B" w:rsidTr="009B2480">
        <w:tc>
          <w:tcPr>
            <w:tcW w:w="942" w:type="pct"/>
            <w:vMerge w:val="restart"/>
          </w:tcPr>
          <w:p w:rsidR="000A3D3B" w:rsidRPr="009B2480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/>
              </w:rPr>
              <w:t xml:space="preserve">Создание компьютерной игры </w:t>
            </w:r>
          </w:p>
        </w:tc>
        <w:tc>
          <w:tcPr>
            <w:tcW w:w="1233" w:type="pct"/>
          </w:tcPr>
          <w:p w:rsidR="000A3D3B" w:rsidRPr="009B2480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bCs/>
                <w:sz w:val="24"/>
                <w:lang w:val="ru-RU"/>
              </w:rPr>
              <w:t>Реализуем сценарий</w:t>
            </w:r>
          </w:p>
        </w:tc>
        <w:tc>
          <w:tcPr>
            <w:tcW w:w="2826" w:type="pct"/>
          </w:tcPr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6.3.1.1 разрабатывать и реализовывать сценарии в игровой среде программирования</w:t>
            </w:r>
            <w:r w:rsidR="009B2480">
              <w:rPr>
                <w:sz w:val="24"/>
              </w:rPr>
              <w:t>;</w:t>
            </w:r>
          </w:p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6.3.3.1 находить и исправлять ошибки в программе</w:t>
            </w:r>
            <w:r w:rsidR="009B2480">
              <w:rPr>
                <w:sz w:val="24"/>
              </w:rPr>
              <w:t>;</w:t>
            </w:r>
          </w:p>
          <w:p w:rsidR="000A3D3B" w:rsidRPr="009B2480" w:rsidRDefault="000A3D3B" w:rsidP="00C55AA3">
            <w:pPr>
              <w:pStyle w:val="NESTableText"/>
              <w:rPr>
                <w:iCs/>
                <w:sz w:val="24"/>
              </w:rPr>
            </w:pPr>
            <w:r w:rsidRPr="009B2480">
              <w:rPr>
                <w:sz w:val="24"/>
              </w:rPr>
              <w:t>6.3.3.2 оформлять речевое высказывание для оценивания своей работы, работы товарищей</w:t>
            </w:r>
          </w:p>
        </w:tc>
      </w:tr>
      <w:tr w:rsidR="000A3D3B" w:rsidRPr="001E124B" w:rsidTr="009B2480">
        <w:tc>
          <w:tcPr>
            <w:tcW w:w="942" w:type="pct"/>
            <w:vMerge/>
            <w:vAlign w:val="center"/>
          </w:tcPr>
          <w:p w:rsidR="000A3D3B" w:rsidRPr="009B2480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3" w:type="pct"/>
          </w:tcPr>
          <w:p w:rsidR="000A3D3B" w:rsidRPr="009B2480" w:rsidDel="004D2AE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bCs/>
                <w:sz w:val="24"/>
                <w:lang w:val="ru-RU"/>
              </w:rPr>
              <w:t>Создаем звуковое сопровождение</w:t>
            </w:r>
          </w:p>
        </w:tc>
        <w:tc>
          <w:tcPr>
            <w:tcW w:w="2826" w:type="pct"/>
          </w:tcPr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6.3.1.1 разрабатывать и реализовывать сценарии в игровой среде программирования</w:t>
            </w:r>
          </w:p>
        </w:tc>
      </w:tr>
      <w:tr w:rsidR="000A3D3B" w:rsidRPr="001E124B" w:rsidTr="009B2480">
        <w:tc>
          <w:tcPr>
            <w:tcW w:w="942" w:type="pct"/>
            <w:vMerge/>
            <w:vAlign w:val="center"/>
          </w:tcPr>
          <w:p w:rsidR="000A3D3B" w:rsidRPr="009B2480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3" w:type="pct"/>
          </w:tcPr>
          <w:p w:rsidR="000A3D3B" w:rsidRPr="009B2480" w:rsidDel="004D2AE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bCs/>
                <w:sz w:val="24"/>
                <w:lang w:val="ru-RU"/>
              </w:rPr>
              <w:t>Создаем заставку</w:t>
            </w:r>
          </w:p>
        </w:tc>
        <w:tc>
          <w:tcPr>
            <w:tcW w:w="2826" w:type="pct"/>
          </w:tcPr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6.3.1.1 разрабатывать и реализовывать сценарии в игровой среде программирования</w:t>
            </w:r>
          </w:p>
        </w:tc>
      </w:tr>
      <w:tr w:rsidR="000A3D3B" w:rsidRPr="001E124B" w:rsidTr="009B2480">
        <w:tc>
          <w:tcPr>
            <w:tcW w:w="942" w:type="pct"/>
            <w:vMerge/>
            <w:vAlign w:val="center"/>
          </w:tcPr>
          <w:p w:rsidR="000A3D3B" w:rsidRPr="009B2480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3" w:type="pct"/>
          </w:tcPr>
          <w:p w:rsidR="000A3D3B" w:rsidRPr="009B2480" w:rsidDel="004D2AE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bCs/>
                <w:sz w:val="24"/>
                <w:lang w:val="ru-RU"/>
              </w:rPr>
              <w:t xml:space="preserve">Улучшаем собственный проект </w:t>
            </w:r>
          </w:p>
        </w:tc>
        <w:tc>
          <w:tcPr>
            <w:tcW w:w="2826" w:type="pct"/>
          </w:tcPr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6.3.1.1 разрабатывать и реализовывать сценарии в</w:t>
            </w:r>
            <w:r w:rsidR="009B2480">
              <w:rPr>
                <w:sz w:val="24"/>
              </w:rPr>
              <w:t xml:space="preserve"> игровой среде программирования;</w:t>
            </w:r>
          </w:p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6.3.3.1 находить и исправлять ошибки в программе</w:t>
            </w:r>
            <w:r w:rsidR="009B2480">
              <w:rPr>
                <w:sz w:val="24"/>
              </w:rPr>
              <w:t>;</w:t>
            </w:r>
          </w:p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6.3.3.2 оформлять речевое высказывание для оценивания своей работы, работы товарищей</w:t>
            </w:r>
          </w:p>
        </w:tc>
      </w:tr>
      <w:tr w:rsidR="000A3D3B" w:rsidRPr="009B2480" w:rsidTr="009B2480">
        <w:tc>
          <w:tcPr>
            <w:tcW w:w="5000" w:type="pct"/>
            <w:gridSpan w:val="3"/>
          </w:tcPr>
          <w:p w:rsidR="000A3D3B" w:rsidRPr="009B2480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4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четверть</w:t>
            </w:r>
          </w:p>
        </w:tc>
      </w:tr>
      <w:tr w:rsidR="000A3D3B" w:rsidRPr="001E124B" w:rsidTr="009B2480">
        <w:tc>
          <w:tcPr>
            <w:tcW w:w="942" w:type="pct"/>
            <w:vMerge w:val="restart"/>
          </w:tcPr>
          <w:p w:rsidR="000A3D3B" w:rsidRPr="009B2480" w:rsidRDefault="000A3D3B" w:rsidP="00C6001D">
            <w:pPr>
              <w:widowControl/>
              <w:tabs>
                <w:tab w:val="left" w:pos="567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B2480">
              <w:rPr>
                <w:rFonts w:ascii="Times New Roman" w:hAnsi="Times New Roman"/>
                <w:sz w:val="24"/>
                <w:lang w:val="kk-KZ"/>
              </w:rPr>
              <w:t>Работа с документом</w:t>
            </w:r>
          </w:p>
        </w:tc>
        <w:tc>
          <w:tcPr>
            <w:tcW w:w="1233" w:type="pct"/>
          </w:tcPr>
          <w:p w:rsidR="000A3D3B" w:rsidRPr="009B2480" w:rsidDel="00934151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 w:eastAsia="en-GB"/>
              </w:rPr>
              <w:t>Сноски</w:t>
            </w:r>
          </w:p>
        </w:tc>
        <w:tc>
          <w:tcPr>
            <w:tcW w:w="2826" w:type="pct"/>
          </w:tcPr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6.2.2.1</w:t>
            </w:r>
            <w:r w:rsidR="001658CF" w:rsidRPr="009B2480">
              <w:rPr>
                <w:sz w:val="24"/>
              </w:rPr>
              <w:t xml:space="preserve"> </w:t>
            </w:r>
            <w:r w:rsidRPr="009B2480">
              <w:rPr>
                <w:sz w:val="24"/>
              </w:rPr>
              <w:t>организовывать ссылки (гиперссылки, оглавления, названия, сноски)</w:t>
            </w:r>
            <w:r w:rsidR="009B2480">
              <w:rPr>
                <w:sz w:val="24"/>
              </w:rPr>
              <w:t>;</w:t>
            </w:r>
          </w:p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6.2.2.4 формулировать открытые вопросы по теме,</w:t>
            </w:r>
            <w:r w:rsidR="00C6001D" w:rsidRPr="009B2480">
              <w:rPr>
                <w:sz w:val="24"/>
              </w:rPr>
              <w:t xml:space="preserve"> </w:t>
            </w:r>
            <w:r w:rsidRPr="009B2480">
              <w:rPr>
                <w:sz w:val="24"/>
              </w:rPr>
              <w:t>осознанно и адекватно использовать в речи предметные термины</w:t>
            </w:r>
          </w:p>
        </w:tc>
      </w:tr>
      <w:tr w:rsidR="000A3D3B" w:rsidRPr="001E124B" w:rsidTr="009B2480">
        <w:tc>
          <w:tcPr>
            <w:tcW w:w="942" w:type="pct"/>
            <w:vMerge/>
            <w:vAlign w:val="center"/>
          </w:tcPr>
          <w:p w:rsidR="000A3D3B" w:rsidRPr="009B2480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3" w:type="pct"/>
          </w:tcPr>
          <w:p w:rsidR="000A3D3B" w:rsidRPr="009B2480" w:rsidDel="00934151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 w:eastAsia="en-GB"/>
              </w:rPr>
              <w:t>Гиперссылки</w:t>
            </w:r>
          </w:p>
        </w:tc>
        <w:tc>
          <w:tcPr>
            <w:tcW w:w="2826" w:type="pct"/>
          </w:tcPr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6.2.2.1 организовывать ссылки (гиперссылки, оглавления, названия, сноски)</w:t>
            </w:r>
            <w:r w:rsidR="009B2480">
              <w:rPr>
                <w:sz w:val="24"/>
              </w:rPr>
              <w:t>;</w:t>
            </w:r>
            <w:r w:rsidRPr="009B2480">
              <w:rPr>
                <w:sz w:val="24"/>
              </w:rPr>
              <w:t xml:space="preserve"> </w:t>
            </w:r>
          </w:p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6.2.2.4 формулировать открытые вопросы по теме, осознанно и адекватно использовать в речи предметные термины</w:t>
            </w:r>
            <w:r w:rsidR="009B2480">
              <w:rPr>
                <w:sz w:val="24"/>
              </w:rPr>
              <w:t>;</w:t>
            </w:r>
          </w:p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6.4.2.1 объяснять понятия «авторское право», «плагиат»</w:t>
            </w:r>
            <w:r w:rsidR="009B2480">
              <w:rPr>
                <w:sz w:val="24"/>
              </w:rPr>
              <w:t>;</w:t>
            </w:r>
          </w:p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6.4.2.3 владеть приемом просмотрового чтения при работе с дополнительной литературой</w:t>
            </w:r>
            <w:r w:rsidR="009B2480">
              <w:rPr>
                <w:sz w:val="24"/>
              </w:rPr>
              <w:t>;</w:t>
            </w:r>
          </w:p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6.4.2.2</w:t>
            </w:r>
            <w:r w:rsidR="001658CF" w:rsidRPr="009B2480">
              <w:rPr>
                <w:sz w:val="24"/>
              </w:rPr>
              <w:t xml:space="preserve"> </w:t>
            </w:r>
            <w:r w:rsidRPr="009B2480">
              <w:rPr>
                <w:sz w:val="24"/>
              </w:rPr>
              <w:t>сопровождать информацию ссылками на автора</w:t>
            </w:r>
            <w:r w:rsidR="009B2480">
              <w:rPr>
                <w:sz w:val="24"/>
              </w:rPr>
              <w:t>;</w:t>
            </w:r>
          </w:p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6.4.2.4 составить высказывание о качестве проделанной работе с опорой на ключевые слова</w:t>
            </w:r>
          </w:p>
        </w:tc>
      </w:tr>
      <w:tr w:rsidR="000A3D3B" w:rsidRPr="001E124B" w:rsidTr="009B2480">
        <w:tc>
          <w:tcPr>
            <w:tcW w:w="942" w:type="pct"/>
            <w:vMerge/>
            <w:vAlign w:val="center"/>
          </w:tcPr>
          <w:p w:rsidR="000A3D3B" w:rsidRPr="009B2480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3" w:type="pct"/>
          </w:tcPr>
          <w:p w:rsidR="000A3D3B" w:rsidRPr="009B2480" w:rsidDel="00934151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 w:eastAsia="en-GB"/>
              </w:rPr>
              <w:t>Оглавление</w:t>
            </w:r>
          </w:p>
        </w:tc>
        <w:tc>
          <w:tcPr>
            <w:tcW w:w="2826" w:type="pct"/>
          </w:tcPr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6.2.2.1 организовывать ссылки (гиперссылки, оглавления, названия, сноски)</w:t>
            </w:r>
            <w:r w:rsidR="009B2480">
              <w:rPr>
                <w:sz w:val="24"/>
              </w:rPr>
              <w:t>;</w:t>
            </w:r>
          </w:p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6.2.2.4 формулировать открытые вопросы по теме; осознанно и адекватно использовать в речи предметные термины</w:t>
            </w:r>
          </w:p>
        </w:tc>
      </w:tr>
      <w:tr w:rsidR="000A3D3B" w:rsidRPr="001E124B" w:rsidTr="009B2480">
        <w:tc>
          <w:tcPr>
            <w:tcW w:w="942" w:type="pct"/>
            <w:vMerge/>
            <w:vAlign w:val="center"/>
          </w:tcPr>
          <w:p w:rsidR="000A3D3B" w:rsidRPr="009B2480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3" w:type="pct"/>
          </w:tcPr>
          <w:p w:rsidR="000A3D3B" w:rsidRPr="009B2480" w:rsidDel="00934151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B2480">
              <w:rPr>
                <w:rFonts w:ascii="Times New Roman" w:hAnsi="Times New Roman"/>
                <w:sz w:val="24"/>
                <w:lang w:val="ru-RU" w:eastAsia="en-GB"/>
              </w:rPr>
              <w:t>Оформление документации к игре</w:t>
            </w:r>
          </w:p>
        </w:tc>
        <w:tc>
          <w:tcPr>
            <w:tcW w:w="2826" w:type="pct"/>
          </w:tcPr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6.2.2.1 организовывать ссылки (гиперссылки, оглавления, названия, сноски); формули</w:t>
            </w:r>
            <w:r w:rsidR="009B2480">
              <w:rPr>
                <w:sz w:val="24"/>
              </w:rPr>
              <w:t>ровать открытые вопросы по теме;</w:t>
            </w:r>
          </w:p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6.2.2.4 формулировать открытые вопросы по теме; осознанно и адекватно использовать в речи предметные термины</w:t>
            </w:r>
            <w:r w:rsidR="009B2480">
              <w:rPr>
                <w:sz w:val="24"/>
              </w:rPr>
              <w:t>;</w:t>
            </w:r>
          </w:p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6.4.2.1 объяснять понят</w:t>
            </w:r>
            <w:r w:rsidR="009B2480">
              <w:rPr>
                <w:sz w:val="24"/>
              </w:rPr>
              <w:t xml:space="preserve">ия «авторское право», </w:t>
            </w:r>
            <w:r w:rsidR="009B2480">
              <w:rPr>
                <w:sz w:val="24"/>
              </w:rPr>
              <w:lastRenderedPageBreak/>
              <w:t>«плагиат»;</w:t>
            </w:r>
          </w:p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6.4.2.3 владеть приемом просмотрового чтения при работе с дополнительной литературой</w:t>
            </w:r>
            <w:r w:rsidR="009B2480">
              <w:rPr>
                <w:sz w:val="24"/>
              </w:rPr>
              <w:t>;</w:t>
            </w:r>
          </w:p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6.4.2.2 сопровождать информацию ссылками на автора</w:t>
            </w:r>
            <w:r w:rsidR="009B2480">
              <w:rPr>
                <w:sz w:val="24"/>
              </w:rPr>
              <w:t>;</w:t>
            </w:r>
          </w:p>
          <w:p w:rsidR="000A3D3B" w:rsidRPr="009B2480" w:rsidRDefault="000A3D3B" w:rsidP="00C55AA3">
            <w:pPr>
              <w:pStyle w:val="NESTableText"/>
              <w:rPr>
                <w:sz w:val="24"/>
              </w:rPr>
            </w:pPr>
            <w:r w:rsidRPr="009B2480">
              <w:rPr>
                <w:sz w:val="24"/>
              </w:rPr>
              <w:t>6.4.2.4 составить высказывание о качестве проделанной работе</w:t>
            </w:r>
          </w:p>
        </w:tc>
      </w:tr>
    </w:tbl>
    <w:p w:rsidR="001658CF" w:rsidRPr="00CD7758" w:rsidRDefault="001658CF" w:rsidP="00446A12">
      <w:pPr>
        <w:pStyle w:val="af3"/>
        <w:widowControl w:val="0"/>
        <w:tabs>
          <w:tab w:val="left" w:pos="567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2957A1" w:rsidRPr="00CD7758" w:rsidRDefault="002957A1" w:rsidP="001658CF">
      <w:pPr>
        <w:pStyle w:val="af3"/>
        <w:widowControl w:val="0"/>
        <w:tabs>
          <w:tab w:val="left" w:pos="567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CD7758">
        <w:rPr>
          <w:rFonts w:ascii="Times New Roman" w:hAnsi="Times New Roman"/>
          <w:sz w:val="24"/>
          <w:szCs w:val="28"/>
          <w:lang w:val="kk-KZ"/>
        </w:rPr>
        <w:t xml:space="preserve">3) 7 класс: </w:t>
      </w:r>
    </w:p>
    <w:p w:rsidR="002957A1" w:rsidRPr="00CD7758" w:rsidRDefault="00B62445" w:rsidP="001658CF">
      <w:pPr>
        <w:tabs>
          <w:tab w:val="left" w:pos="567"/>
          <w:tab w:val="left" w:pos="709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таблица 3</w:t>
      </w:r>
    </w:p>
    <w:p w:rsidR="001658CF" w:rsidRPr="00CD7758" w:rsidRDefault="001658CF" w:rsidP="001658CF">
      <w:pPr>
        <w:tabs>
          <w:tab w:val="left" w:pos="567"/>
          <w:tab w:val="left" w:pos="709"/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2"/>
        <w:gridCol w:w="2410"/>
        <w:gridCol w:w="5528"/>
      </w:tblGrid>
      <w:tr w:rsidR="000A3D3B" w:rsidRPr="00BA07A8" w:rsidTr="00BA07A8">
        <w:tc>
          <w:tcPr>
            <w:tcW w:w="942" w:type="pct"/>
          </w:tcPr>
          <w:p w:rsidR="000A3D3B" w:rsidRPr="00BA07A8" w:rsidRDefault="000A3D3B" w:rsidP="000A3D3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BA07A8">
              <w:rPr>
                <w:rFonts w:ascii="Times New Roman" w:hAnsi="Times New Roman"/>
                <w:sz w:val="24"/>
              </w:rPr>
              <w:t xml:space="preserve">Раздел </w:t>
            </w:r>
            <w:r w:rsidRPr="00BA07A8">
              <w:rPr>
                <w:rFonts w:ascii="Times New Roman" w:hAnsi="Times New Roman"/>
                <w:sz w:val="24"/>
                <w:lang w:val="kk-KZ"/>
              </w:rPr>
              <w:t>долгосрочного плана</w:t>
            </w:r>
          </w:p>
        </w:tc>
        <w:tc>
          <w:tcPr>
            <w:tcW w:w="1232" w:type="pct"/>
          </w:tcPr>
          <w:p w:rsidR="000A3D3B" w:rsidRPr="00BA07A8" w:rsidRDefault="000A3D3B" w:rsidP="000A3D3B">
            <w:pPr>
              <w:tabs>
                <w:tab w:val="left" w:pos="1032"/>
                <w:tab w:val="center" w:pos="1996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BA07A8">
              <w:rPr>
                <w:rFonts w:ascii="Times New Roman" w:hAnsi="Times New Roman"/>
                <w:sz w:val="24"/>
                <w:lang w:val="kk-KZ"/>
              </w:rPr>
              <w:t>Содержание раздела долгосрочного плана</w:t>
            </w:r>
          </w:p>
        </w:tc>
        <w:tc>
          <w:tcPr>
            <w:tcW w:w="2826" w:type="pct"/>
          </w:tcPr>
          <w:p w:rsidR="000A3D3B" w:rsidRPr="00BA07A8" w:rsidRDefault="000A3D3B" w:rsidP="001658CF">
            <w:pPr>
              <w:tabs>
                <w:tab w:val="left" w:pos="567"/>
              </w:tabs>
              <w:spacing w:line="240" w:lineRule="auto"/>
              <w:ind w:left="2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A07A8">
              <w:rPr>
                <w:rFonts w:ascii="Times New Roman" w:hAnsi="Times New Roman"/>
                <w:sz w:val="24"/>
                <w:lang w:val="kk-KZ"/>
              </w:rPr>
              <w:t>Цели обучения</w:t>
            </w:r>
          </w:p>
        </w:tc>
      </w:tr>
      <w:tr w:rsidR="000A3D3B" w:rsidRPr="00BA07A8" w:rsidTr="00BA07A8">
        <w:tc>
          <w:tcPr>
            <w:tcW w:w="5000" w:type="pct"/>
            <w:gridSpan w:val="3"/>
          </w:tcPr>
          <w:p w:rsidR="000A3D3B" w:rsidRPr="00BA07A8" w:rsidRDefault="000A3D3B" w:rsidP="000A3D3B">
            <w:pPr>
              <w:tabs>
                <w:tab w:val="left" w:pos="567"/>
              </w:tabs>
              <w:spacing w:line="240" w:lineRule="auto"/>
              <w:ind w:left="2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A07A8">
              <w:rPr>
                <w:rFonts w:ascii="Times New Roman" w:hAnsi="Times New Roman"/>
                <w:sz w:val="24"/>
                <w:lang w:val="ru-RU"/>
              </w:rPr>
              <w:t>1 четверть</w:t>
            </w:r>
          </w:p>
        </w:tc>
      </w:tr>
      <w:tr w:rsidR="000A3D3B" w:rsidRPr="001E124B" w:rsidTr="00BA07A8">
        <w:tc>
          <w:tcPr>
            <w:tcW w:w="942" w:type="pct"/>
            <w:vMerge w:val="restart"/>
          </w:tcPr>
          <w:p w:rsidR="000A3D3B" w:rsidRPr="00BA07A8" w:rsidRDefault="000A3D3B" w:rsidP="000A3D3B">
            <w:pPr>
              <w:tabs>
                <w:tab w:val="left" w:pos="426"/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A07A8">
              <w:rPr>
                <w:rFonts w:ascii="Times New Roman" w:hAnsi="Times New Roman"/>
                <w:sz w:val="24"/>
                <w:lang w:val="ru-RU"/>
              </w:rPr>
              <w:t>Измерение информации и компьютерная память</w:t>
            </w:r>
          </w:p>
        </w:tc>
        <w:tc>
          <w:tcPr>
            <w:tcW w:w="1232" w:type="pct"/>
          </w:tcPr>
          <w:p w:rsidR="000A3D3B" w:rsidRPr="00BA07A8" w:rsidRDefault="000A3D3B" w:rsidP="000A3D3B">
            <w:pPr>
              <w:tabs>
                <w:tab w:val="left" w:pos="284"/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A07A8">
              <w:rPr>
                <w:rFonts w:ascii="Times New Roman" w:hAnsi="Times New Roman"/>
                <w:sz w:val="24"/>
                <w:lang w:val="ru-RU"/>
              </w:rPr>
              <w:t>Единицы измерения информации</w:t>
            </w:r>
          </w:p>
        </w:tc>
        <w:tc>
          <w:tcPr>
            <w:tcW w:w="2826" w:type="pct"/>
          </w:tcPr>
          <w:p w:rsidR="000A3D3B" w:rsidRPr="00BA07A8" w:rsidRDefault="000A3D3B" w:rsidP="00C55AA3">
            <w:pPr>
              <w:pStyle w:val="NESTableText"/>
              <w:rPr>
                <w:sz w:val="24"/>
              </w:rPr>
            </w:pPr>
            <w:r w:rsidRPr="00BA07A8">
              <w:rPr>
                <w:sz w:val="24"/>
              </w:rPr>
              <w:t>7.2.1.1 называть единицы измерения информации</w:t>
            </w:r>
            <w:r w:rsidR="00BA07A8">
              <w:rPr>
                <w:sz w:val="24"/>
              </w:rPr>
              <w:t>;</w:t>
            </w:r>
          </w:p>
          <w:p w:rsidR="000A3D3B" w:rsidRPr="00BA07A8" w:rsidRDefault="00BB6DB9" w:rsidP="00C55AA3">
            <w:pPr>
              <w:pStyle w:val="NESTableText"/>
              <w:rPr>
                <w:sz w:val="24"/>
              </w:rPr>
            </w:pPr>
            <w:r w:rsidRPr="00BA07A8">
              <w:rPr>
                <w:sz w:val="24"/>
              </w:rPr>
              <w:t>7.2.1.3 </w:t>
            </w:r>
            <w:r w:rsidR="000A3D3B" w:rsidRPr="00BA07A8">
              <w:rPr>
                <w:sz w:val="24"/>
              </w:rPr>
              <w:t>контролировать соблюдение норм орфоэпии и произношение фонем в собственном чтении и чтении одноклассников</w:t>
            </w:r>
            <w:r w:rsidR="00BA07A8">
              <w:rPr>
                <w:sz w:val="24"/>
              </w:rPr>
              <w:t>;</w:t>
            </w:r>
          </w:p>
          <w:p w:rsidR="000A3D3B" w:rsidRPr="00BA07A8" w:rsidRDefault="000A3D3B" w:rsidP="00C55AA3">
            <w:pPr>
              <w:pStyle w:val="NESTableText"/>
              <w:rPr>
                <w:sz w:val="24"/>
              </w:rPr>
            </w:pPr>
            <w:r w:rsidRPr="00BA07A8">
              <w:rPr>
                <w:sz w:val="24"/>
              </w:rPr>
              <w:t>7.2.1.2 осуществлять перевод из одних единиц измерения информации в другие</w:t>
            </w:r>
            <w:r w:rsidR="00BA07A8">
              <w:rPr>
                <w:sz w:val="24"/>
              </w:rPr>
              <w:t>;</w:t>
            </w:r>
          </w:p>
          <w:p w:rsidR="000A3D3B" w:rsidRPr="00BA07A8" w:rsidRDefault="000A3D3B" w:rsidP="00C55AA3">
            <w:pPr>
              <w:pStyle w:val="NESTableText"/>
              <w:rPr>
                <w:sz w:val="24"/>
              </w:rPr>
            </w:pPr>
            <w:r w:rsidRPr="00BA07A8">
              <w:rPr>
                <w:sz w:val="24"/>
              </w:rPr>
              <w:t>7.2.1.4 оценивать свою и чужую речевую деятельность по критериям</w:t>
            </w:r>
          </w:p>
        </w:tc>
      </w:tr>
      <w:tr w:rsidR="000A3D3B" w:rsidRPr="00BA07A8" w:rsidTr="00BA07A8">
        <w:tc>
          <w:tcPr>
            <w:tcW w:w="942" w:type="pct"/>
            <w:vMerge/>
            <w:vAlign w:val="center"/>
          </w:tcPr>
          <w:p w:rsidR="000A3D3B" w:rsidRPr="00BA07A8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BA07A8" w:rsidRDefault="000A3D3B" w:rsidP="000A3D3B">
            <w:pPr>
              <w:tabs>
                <w:tab w:val="left" w:pos="284"/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A07A8">
              <w:rPr>
                <w:rFonts w:ascii="Times New Roman" w:hAnsi="Times New Roman"/>
                <w:sz w:val="24"/>
                <w:lang w:val="ru-RU"/>
              </w:rPr>
              <w:t>Компьютерная память</w:t>
            </w:r>
          </w:p>
        </w:tc>
        <w:tc>
          <w:tcPr>
            <w:tcW w:w="2826" w:type="pct"/>
          </w:tcPr>
          <w:p w:rsidR="000A3D3B" w:rsidRPr="00BA07A8" w:rsidRDefault="000A3D3B" w:rsidP="00C55AA3">
            <w:pPr>
              <w:pStyle w:val="NESTableText"/>
              <w:rPr>
                <w:sz w:val="24"/>
              </w:rPr>
            </w:pPr>
            <w:r w:rsidRPr="00BA07A8">
              <w:rPr>
                <w:sz w:val="24"/>
              </w:rPr>
              <w:t>7.1.1.1 описывать назначение видов памяти компьютера (оперативные запо</w:t>
            </w:r>
            <w:r w:rsidR="001658CF" w:rsidRPr="00BA07A8">
              <w:rPr>
                <w:sz w:val="24"/>
              </w:rPr>
              <w:t>минающие устройства, постоянные</w:t>
            </w:r>
            <w:r w:rsidRPr="00BA07A8">
              <w:rPr>
                <w:sz w:val="24"/>
              </w:rPr>
              <w:t xml:space="preserve"> запоминающие устройства, вне</w:t>
            </w:r>
            <w:r w:rsidR="007821FA" w:rsidRPr="00BA07A8">
              <w:rPr>
                <w:sz w:val="24"/>
              </w:rPr>
              <w:t>шние запоминающие устройства, кэ</w:t>
            </w:r>
            <w:r w:rsidRPr="00BA07A8">
              <w:rPr>
                <w:sz w:val="24"/>
              </w:rPr>
              <w:t>ш-память)</w:t>
            </w:r>
            <w:r w:rsidR="00BA07A8">
              <w:rPr>
                <w:sz w:val="24"/>
              </w:rPr>
              <w:t>;</w:t>
            </w:r>
          </w:p>
          <w:p w:rsidR="000A3D3B" w:rsidRPr="00BA07A8" w:rsidRDefault="000A3D3B" w:rsidP="00C55AA3">
            <w:pPr>
              <w:pStyle w:val="NESTableText"/>
              <w:rPr>
                <w:sz w:val="24"/>
              </w:rPr>
            </w:pPr>
            <w:r w:rsidRPr="00BA07A8">
              <w:rPr>
                <w:sz w:val="24"/>
              </w:rPr>
              <w:t>7.1.1.2 формулировать определения по образцу</w:t>
            </w:r>
          </w:p>
        </w:tc>
      </w:tr>
      <w:tr w:rsidR="000A3D3B" w:rsidRPr="00BA07A8" w:rsidTr="00BA07A8">
        <w:tc>
          <w:tcPr>
            <w:tcW w:w="942" w:type="pct"/>
            <w:vMerge/>
            <w:vAlign w:val="center"/>
          </w:tcPr>
          <w:p w:rsidR="000A3D3B" w:rsidRPr="00BA07A8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BA07A8" w:rsidRDefault="000A3D3B" w:rsidP="000A3D3B">
            <w:pPr>
              <w:tabs>
                <w:tab w:val="left" w:pos="284"/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A07A8">
              <w:rPr>
                <w:rFonts w:ascii="Times New Roman" w:hAnsi="Times New Roman"/>
                <w:sz w:val="24"/>
                <w:lang w:val="ru-RU"/>
              </w:rPr>
              <w:t>Размеры файлов</w:t>
            </w:r>
          </w:p>
        </w:tc>
        <w:tc>
          <w:tcPr>
            <w:tcW w:w="2826" w:type="pct"/>
          </w:tcPr>
          <w:p w:rsidR="000A3D3B" w:rsidRPr="00BA07A8" w:rsidRDefault="000A3D3B" w:rsidP="00C55AA3">
            <w:pPr>
              <w:pStyle w:val="NESTableText"/>
              <w:rPr>
                <w:sz w:val="24"/>
              </w:rPr>
            </w:pPr>
            <w:r w:rsidRPr="00BA07A8">
              <w:rPr>
                <w:sz w:val="24"/>
              </w:rPr>
              <w:t>7.1.2.3 сравнивать размеры файлов разных форматов, хранящих одинаковую информацию</w:t>
            </w:r>
            <w:r w:rsidR="00BA07A8">
              <w:rPr>
                <w:sz w:val="24"/>
              </w:rPr>
              <w:t>;</w:t>
            </w:r>
          </w:p>
          <w:p w:rsidR="000A3D3B" w:rsidRPr="00BA07A8" w:rsidRDefault="000A3D3B" w:rsidP="00C55AA3">
            <w:pPr>
              <w:pStyle w:val="NESTableText"/>
              <w:rPr>
                <w:sz w:val="24"/>
              </w:rPr>
            </w:pPr>
            <w:r w:rsidRPr="00BA07A8">
              <w:rPr>
                <w:sz w:val="24"/>
              </w:rPr>
              <w:t>7.1.2.6</w:t>
            </w:r>
            <w:r w:rsidR="00BB6DB9" w:rsidRPr="00BA07A8">
              <w:rPr>
                <w:sz w:val="24"/>
              </w:rPr>
              <w:t> </w:t>
            </w:r>
            <w:r w:rsidRPr="00BA07A8">
              <w:rPr>
                <w:sz w:val="24"/>
              </w:rPr>
              <w:t>планировать, анализировать свое оценочное высказывание, корректировать его в соответствии с целью</w:t>
            </w:r>
            <w:r w:rsidR="00BA07A8">
              <w:rPr>
                <w:sz w:val="24"/>
              </w:rPr>
              <w:t>;</w:t>
            </w:r>
          </w:p>
          <w:p w:rsidR="000A3D3B" w:rsidRPr="00BA07A8" w:rsidRDefault="000A3D3B" w:rsidP="00C55AA3">
            <w:pPr>
              <w:pStyle w:val="NESTableText"/>
              <w:rPr>
                <w:sz w:val="24"/>
              </w:rPr>
            </w:pPr>
            <w:r w:rsidRPr="00BA07A8">
              <w:rPr>
                <w:sz w:val="24"/>
              </w:rPr>
              <w:t>7.1.2.2 создавать и распаковывать архивы различных форматов</w:t>
            </w:r>
            <w:r w:rsidR="00BA07A8">
              <w:rPr>
                <w:sz w:val="24"/>
              </w:rPr>
              <w:t>;</w:t>
            </w:r>
          </w:p>
          <w:p w:rsidR="000A3D3B" w:rsidRPr="00BA07A8" w:rsidRDefault="000A3D3B" w:rsidP="00C55AA3">
            <w:pPr>
              <w:pStyle w:val="NESTableText"/>
              <w:rPr>
                <w:sz w:val="24"/>
              </w:rPr>
            </w:pPr>
            <w:r w:rsidRPr="00BA07A8">
              <w:rPr>
                <w:sz w:val="24"/>
              </w:rPr>
              <w:t>7.1.2.5 словесно регулировать собственную деятельность</w:t>
            </w:r>
          </w:p>
        </w:tc>
      </w:tr>
      <w:tr w:rsidR="000A3D3B" w:rsidRPr="001E124B" w:rsidTr="00BA07A8">
        <w:tc>
          <w:tcPr>
            <w:tcW w:w="942" w:type="pct"/>
            <w:vMerge w:val="restart"/>
          </w:tcPr>
          <w:p w:rsidR="000A3D3B" w:rsidRPr="00BA07A8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A07A8">
              <w:rPr>
                <w:rFonts w:ascii="Times New Roman" w:hAnsi="Times New Roman"/>
                <w:sz w:val="24"/>
                <w:lang w:val="ru-RU"/>
              </w:rPr>
              <w:t>Сети и безопасность</w:t>
            </w:r>
          </w:p>
        </w:tc>
        <w:tc>
          <w:tcPr>
            <w:tcW w:w="1232" w:type="pct"/>
          </w:tcPr>
          <w:p w:rsidR="000A3D3B" w:rsidRPr="00BA07A8" w:rsidRDefault="000A3D3B" w:rsidP="000A3D3B">
            <w:pPr>
              <w:tabs>
                <w:tab w:val="left" w:pos="567"/>
              </w:tabs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A07A8">
              <w:rPr>
                <w:rFonts w:ascii="Times New Roman" w:hAnsi="Times New Roman"/>
                <w:sz w:val="24"/>
                <w:lang w:val="ru-RU"/>
              </w:rPr>
              <w:t>Компьютерные сети и их классификация</w:t>
            </w:r>
          </w:p>
        </w:tc>
        <w:tc>
          <w:tcPr>
            <w:tcW w:w="2826" w:type="pct"/>
          </w:tcPr>
          <w:p w:rsidR="000A3D3B" w:rsidRPr="00BA07A8" w:rsidRDefault="000A3D3B" w:rsidP="00C55AA3">
            <w:pPr>
              <w:pStyle w:val="NESTableText"/>
              <w:rPr>
                <w:sz w:val="24"/>
              </w:rPr>
            </w:pPr>
            <w:r w:rsidRPr="00BA07A8">
              <w:rPr>
                <w:sz w:val="24"/>
              </w:rPr>
              <w:t>7.1.3.1 классифицировать компьютерные сети</w:t>
            </w:r>
            <w:r w:rsidR="00BA07A8">
              <w:rPr>
                <w:sz w:val="24"/>
              </w:rPr>
              <w:t>;</w:t>
            </w:r>
          </w:p>
          <w:p w:rsidR="000A3D3B" w:rsidRPr="00BA07A8" w:rsidRDefault="000A3D3B" w:rsidP="00C55AA3">
            <w:pPr>
              <w:pStyle w:val="NESTableText"/>
              <w:rPr>
                <w:sz w:val="24"/>
              </w:rPr>
            </w:pPr>
            <w:r w:rsidRPr="00BA07A8">
              <w:rPr>
                <w:sz w:val="24"/>
              </w:rPr>
              <w:t>7.1.3.2 демонстрировать стремление овладеть речевой культурой</w:t>
            </w:r>
          </w:p>
        </w:tc>
      </w:tr>
      <w:tr w:rsidR="000A3D3B" w:rsidRPr="001E124B" w:rsidTr="00BA07A8">
        <w:tc>
          <w:tcPr>
            <w:tcW w:w="942" w:type="pct"/>
            <w:vMerge/>
            <w:vAlign w:val="center"/>
          </w:tcPr>
          <w:p w:rsidR="000A3D3B" w:rsidRPr="00BA07A8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BA07A8" w:rsidRDefault="000A3D3B" w:rsidP="000A3D3B">
            <w:pPr>
              <w:tabs>
                <w:tab w:val="left" w:pos="284"/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A07A8">
              <w:rPr>
                <w:rFonts w:ascii="Times New Roman" w:hAnsi="Times New Roman"/>
                <w:sz w:val="24"/>
                <w:lang w:val="ru-RU" w:eastAsia="en-GB"/>
              </w:rPr>
              <w:t>Антивирусная безопасность</w:t>
            </w:r>
          </w:p>
        </w:tc>
        <w:tc>
          <w:tcPr>
            <w:tcW w:w="2826" w:type="pct"/>
          </w:tcPr>
          <w:p w:rsidR="000A3D3B" w:rsidRPr="00BA07A8" w:rsidRDefault="000A3D3B" w:rsidP="00C55AA3">
            <w:pPr>
              <w:pStyle w:val="NESTableText"/>
              <w:rPr>
                <w:sz w:val="24"/>
              </w:rPr>
            </w:pPr>
            <w:r w:rsidRPr="00BA07A8">
              <w:rPr>
                <w:sz w:val="24"/>
              </w:rPr>
              <w:t>7.4.2.1 защищать компьютер от вредоносных программ</w:t>
            </w:r>
            <w:r w:rsidR="00BA07A8">
              <w:rPr>
                <w:sz w:val="24"/>
              </w:rPr>
              <w:t>;</w:t>
            </w:r>
          </w:p>
          <w:p w:rsidR="000A3D3B" w:rsidRPr="00BA07A8" w:rsidRDefault="000A3D3B" w:rsidP="00C55AA3">
            <w:pPr>
              <w:pStyle w:val="NESTableText"/>
              <w:rPr>
                <w:sz w:val="24"/>
              </w:rPr>
            </w:pPr>
            <w:r w:rsidRPr="00BA07A8">
              <w:rPr>
                <w:sz w:val="24"/>
              </w:rPr>
              <w:t>7.4.2.2 действовать по письменной и устной инструкции</w:t>
            </w:r>
          </w:p>
        </w:tc>
      </w:tr>
      <w:tr w:rsidR="000A3D3B" w:rsidRPr="00BA07A8" w:rsidTr="00BA07A8">
        <w:tc>
          <w:tcPr>
            <w:tcW w:w="5000" w:type="pct"/>
            <w:gridSpan w:val="3"/>
          </w:tcPr>
          <w:p w:rsidR="000A3D3B" w:rsidRPr="00BA07A8" w:rsidRDefault="000A3D3B" w:rsidP="000A3D3B">
            <w:pPr>
              <w:pStyle w:val="af8"/>
              <w:widowControl w:val="0"/>
              <w:tabs>
                <w:tab w:val="left" w:pos="56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7A8">
              <w:rPr>
                <w:rFonts w:ascii="Times New Roman" w:hAnsi="Times New Roman"/>
                <w:sz w:val="24"/>
                <w:szCs w:val="24"/>
              </w:rPr>
              <w:t>2 четверть</w:t>
            </w:r>
          </w:p>
        </w:tc>
      </w:tr>
      <w:tr w:rsidR="000A3D3B" w:rsidRPr="001E124B" w:rsidTr="00BA07A8">
        <w:tc>
          <w:tcPr>
            <w:tcW w:w="942" w:type="pct"/>
            <w:vMerge w:val="restart"/>
          </w:tcPr>
          <w:p w:rsidR="000A3D3B" w:rsidRPr="00BA07A8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A07A8">
              <w:rPr>
                <w:rFonts w:ascii="Times New Roman" w:hAnsi="Times New Roman"/>
                <w:sz w:val="24"/>
                <w:lang w:val="ru-RU"/>
              </w:rPr>
              <w:t xml:space="preserve">Решение задач с помощью электронных таблиц </w:t>
            </w:r>
          </w:p>
        </w:tc>
        <w:tc>
          <w:tcPr>
            <w:tcW w:w="1232" w:type="pct"/>
          </w:tcPr>
          <w:p w:rsidR="000A3D3B" w:rsidRPr="00BA07A8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BA07A8">
              <w:rPr>
                <w:rFonts w:ascii="Times New Roman" w:hAnsi="Times New Roman"/>
                <w:sz w:val="24"/>
                <w:lang w:val="ru-RU" w:eastAsia="en-GB"/>
              </w:rPr>
              <w:t>Таблицы в текстовом процессоре</w:t>
            </w:r>
          </w:p>
        </w:tc>
        <w:tc>
          <w:tcPr>
            <w:tcW w:w="2826" w:type="pct"/>
          </w:tcPr>
          <w:p w:rsidR="000A3D3B" w:rsidRPr="00BA07A8" w:rsidRDefault="000A3D3B" w:rsidP="00C55AA3">
            <w:pPr>
              <w:pStyle w:val="NESTableText"/>
              <w:rPr>
                <w:sz w:val="24"/>
              </w:rPr>
            </w:pPr>
            <w:r w:rsidRPr="00BA07A8">
              <w:rPr>
                <w:sz w:val="24"/>
              </w:rPr>
              <w:t>7.2.2.1 форматировать элементы таблицы в текстовом процессоре</w:t>
            </w:r>
            <w:r w:rsidR="00BA07A8">
              <w:rPr>
                <w:sz w:val="24"/>
              </w:rPr>
              <w:t>;</w:t>
            </w:r>
          </w:p>
          <w:p w:rsidR="000A3D3B" w:rsidRPr="00BA07A8" w:rsidRDefault="000A3D3B" w:rsidP="00C55AA3">
            <w:pPr>
              <w:pStyle w:val="NESTableText"/>
              <w:rPr>
                <w:sz w:val="24"/>
              </w:rPr>
            </w:pPr>
            <w:r w:rsidRPr="00BA07A8">
              <w:rPr>
                <w:sz w:val="24"/>
              </w:rPr>
              <w:t xml:space="preserve">7.2.2.5 владеть навыком смыслового чтения, навыком работы с информацией, представленной </w:t>
            </w:r>
            <w:r w:rsidRPr="00BA07A8">
              <w:rPr>
                <w:sz w:val="24"/>
              </w:rPr>
              <w:lastRenderedPageBreak/>
              <w:t>разными способами</w:t>
            </w:r>
          </w:p>
        </w:tc>
      </w:tr>
      <w:tr w:rsidR="000A3D3B" w:rsidRPr="001E124B" w:rsidTr="00BA07A8">
        <w:tc>
          <w:tcPr>
            <w:tcW w:w="942" w:type="pct"/>
            <w:vMerge/>
            <w:vAlign w:val="center"/>
          </w:tcPr>
          <w:p w:rsidR="000A3D3B" w:rsidRPr="00BA07A8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BA07A8" w:rsidRDefault="000A3D3B" w:rsidP="000A3D3B">
            <w:pPr>
              <w:tabs>
                <w:tab w:val="left" w:pos="284"/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BA07A8">
              <w:rPr>
                <w:rFonts w:ascii="Times New Roman" w:hAnsi="Times New Roman"/>
                <w:sz w:val="24"/>
                <w:lang w:val="ru-RU" w:eastAsia="en-GB"/>
              </w:rPr>
              <w:t>Форматирование элементов электронных таблиц</w:t>
            </w:r>
          </w:p>
        </w:tc>
        <w:tc>
          <w:tcPr>
            <w:tcW w:w="2826" w:type="pct"/>
          </w:tcPr>
          <w:p w:rsidR="000A3D3B" w:rsidRPr="00BA07A8" w:rsidRDefault="000A3D3B" w:rsidP="00C55AA3">
            <w:pPr>
              <w:pStyle w:val="NESTableText"/>
              <w:rPr>
                <w:sz w:val="24"/>
              </w:rPr>
            </w:pPr>
            <w:r w:rsidRPr="00BA07A8">
              <w:rPr>
                <w:sz w:val="24"/>
              </w:rPr>
              <w:t>7.2.2.2</w:t>
            </w:r>
            <w:r w:rsidR="00BB6DB9" w:rsidRPr="00BA07A8">
              <w:rPr>
                <w:sz w:val="24"/>
              </w:rPr>
              <w:t xml:space="preserve"> </w:t>
            </w:r>
            <w:r w:rsidRPr="00BA07A8">
              <w:rPr>
                <w:sz w:val="24"/>
              </w:rPr>
              <w:t>форматировать элементы электронной таблицы</w:t>
            </w:r>
            <w:r w:rsidR="00BA07A8">
              <w:rPr>
                <w:sz w:val="24"/>
              </w:rPr>
              <w:t>;</w:t>
            </w:r>
          </w:p>
          <w:p w:rsidR="000A3D3B" w:rsidRPr="00BA07A8" w:rsidRDefault="000A3D3B" w:rsidP="00C55AA3">
            <w:pPr>
              <w:pStyle w:val="NESTableText"/>
              <w:rPr>
                <w:sz w:val="24"/>
              </w:rPr>
            </w:pPr>
            <w:r w:rsidRPr="00BA07A8">
              <w:rPr>
                <w:sz w:val="24"/>
              </w:rPr>
              <w:t>7.2.2.6 принимать и сохранять учебную цель</w:t>
            </w:r>
          </w:p>
        </w:tc>
      </w:tr>
      <w:tr w:rsidR="000A3D3B" w:rsidRPr="001E124B" w:rsidTr="00BA07A8">
        <w:tc>
          <w:tcPr>
            <w:tcW w:w="942" w:type="pct"/>
            <w:vMerge/>
            <w:vAlign w:val="center"/>
          </w:tcPr>
          <w:p w:rsidR="000A3D3B" w:rsidRPr="00BA07A8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BA07A8" w:rsidRDefault="000A3D3B" w:rsidP="000A3D3B">
            <w:pPr>
              <w:tabs>
                <w:tab w:val="left" w:pos="284"/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BA07A8">
              <w:rPr>
                <w:rFonts w:ascii="Times New Roman" w:hAnsi="Times New Roman"/>
                <w:sz w:val="24"/>
                <w:lang w:val="ru-RU" w:eastAsia="en-GB"/>
              </w:rPr>
              <w:t>Форматы данных</w:t>
            </w:r>
          </w:p>
        </w:tc>
        <w:tc>
          <w:tcPr>
            <w:tcW w:w="2826" w:type="pct"/>
          </w:tcPr>
          <w:p w:rsidR="000A3D3B" w:rsidRPr="00BA07A8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7.3.3.1 классифицировать типы данных</w:t>
            </w:r>
            <w:r w:rsid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BA07A8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7.3.3.3</w:t>
            </w:r>
            <w:r w:rsidR="00BB6DB9"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представить текстовую информацию в графическом виде</w:t>
            </w:r>
          </w:p>
        </w:tc>
      </w:tr>
      <w:tr w:rsidR="000A3D3B" w:rsidRPr="001E124B" w:rsidTr="00BA07A8">
        <w:tc>
          <w:tcPr>
            <w:tcW w:w="942" w:type="pct"/>
            <w:vMerge/>
            <w:vAlign w:val="center"/>
          </w:tcPr>
          <w:p w:rsidR="000A3D3B" w:rsidRPr="00BA07A8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BA07A8" w:rsidRDefault="000A3D3B" w:rsidP="000A3D3B">
            <w:pPr>
              <w:tabs>
                <w:tab w:val="left" w:pos="284"/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A07A8">
              <w:rPr>
                <w:rFonts w:ascii="Times New Roman" w:hAnsi="Times New Roman"/>
                <w:sz w:val="24"/>
                <w:lang w:val="ru-RU" w:eastAsia="en-GB"/>
              </w:rPr>
              <w:t>Условное форматирование</w:t>
            </w:r>
          </w:p>
        </w:tc>
        <w:tc>
          <w:tcPr>
            <w:tcW w:w="2826" w:type="pct"/>
          </w:tcPr>
          <w:p w:rsidR="000A3D3B" w:rsidRPr="00BA07A8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7.2.2.4 использовать условное форматирование в электронной таблице</w:t>
            </w:r>
            <w:r w:rsid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BA07A8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7.2.2.8</w:t>
            </w:r>
            <w:r w:rsidR="00BB6DB9"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оречевлять действия с использованием предметной лексики</w:t>
            </w:r>
          </w:p>
        </w:tc>
      </w:tr>
      <w:tr w:rsidR="000A3D3B" w:rsidRPr="001E124B" w:rsidTr="00BA07A8">
        <w:tc>
          <w:tcPr>
            <w:tcW w:w="942" w:type="pct"/>
            <w:vMerge/>
            <w:vAlign w:val="center"/>
          </w:tcPr>
          <w:p w:rsidR="000A3D3B" w:rsidRPr="00BA07A8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BA07A8" w:rsidRDefault="000A3D3B" w:rsidP="000A3D3B">
            <w:pPr>
              <w:tabs>
                <w:tab w:val="left" w:pos="284"/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A07A8">
              <w:rPr>
                <w:rFonts w:ascii="Times New Roman" w:hAnsi="Times New Roman"/>
                <w:sz w:val="24"/>
                <w:lang w:val="ru-RU" w:eastAsia="en-GB"/>
              </w:rPr>
              <w:t>Графическое представление табличных данных</w:t>
            </w:r>
          </w:p>
        </w:tc>
        <w:tc>
          <w:tcPr>
            <w:tcW w:w="2826" w:type="pct"/>
          </w:tcPr>
          <w:p w:rsidR="000A3D3B" w:rsidRPr="00BA07A8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7.2.2.3 создавать диаграммы в электронной таблице</w:t>
            </w:r>
            <w:r w:rsid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BA07A8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7.2.2.7владеть навыком работы с информацией, представленной разными способами</w:t>
            </w:r>
          </w:p>
        </w:tc>
      </w:tr>
      <w:tr w:rsidR="000A3D3B" w:rsidRPr="001E124B" w:rsidTr="00BA07A8">
        <w:tc>
          <w:tcPr>
            <w:tcW w:w="942" w:type="pct"/>
            <w:vMerge/>
            <w:vAlign w:val="center"/>
          </w:tcPr>
          <w:p w:rsidR="000A3D3B" w:rsidRPr="00BA07A8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BA07A8" w:rsidRDefault="000A3D3B" w:rsidP="000A3D3B">
            <w:pPr>
              <w:tabs>
                <w:tab w:val="left" w:pos="284"/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BA07A8">
              <w:rPr>
                <w:rFonts w:ascii="Times New Roman" w:hAnsi="Times New Roman"/>
                <w:sz w:val="24"/>
                <w:lang w:val="ru-RU" w:eastAsia="en-GB"/>
              </w:rPr>
              <w:t>Моделирование процессов в электронных таблицах</w:t>
            </w:r>
          </w:p>
        </w:tc>
        <w:tc>
          <w:tcPr>
            <w:tcW w:w="2826" w:type="pct"/>
          </w:tcPr>
          <w:p w:rsidR="000A3D3B" w:rsidRPr="00BA07A8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7.2.2.2 форматировать элементы электронной таблицы</w:t>
            </w:r>
            <w:r w:rsid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BA07A8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7.2.2.6</w:t>
            </w:r>
            <w:r w:rsid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принимать и сохранять учебную цель</w:t>
            </w:r>
            <w:r w:rsid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BA07A8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7.3.3.1 классифицировать типы данных</w:t>
            </w:r>
            <w:r w:rsid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BA07A8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7.3.3.3</w:t>
            </w:r>
            <w:r w:rsid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представить текстовую информацию в графическом виде</w:t>
            </w:r>
            <w:r w:rsid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BA07A8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7.2.2.4 использовать условное форматирование в электронной таблице</w:t>
            </w:r>
            <w:r w:rsid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BA07A8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7.2.2.8</w:t>
            </w:r>
            <w:r w:rsid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оречевлять действия с использованием предметной лексики</w:t>
            </w:r>
            <w:r w:rsid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BA07A8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7.2.2.3 создавать диаграммы в электронной таблице</w:t>
            </w:r>
            <w:r w:rsid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BA07A8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7.2.2.7</w:t>
            </w:r>
            <w:r w:rsid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навыком работы с информацией, представленной разными способами</w:t>
            </w:r>
          </w:p>
        </w:tc>
      </w:tr>
      <w:tr w:rsidR="000A3D3B" w:rsidRPr="00BA07A8" w:rsidTr="00BA07A8">
        <w:tc>
          <w:tcPr>
            <w:tcW w:w="5000" w:type="pct"/>
            <w:gridSpan w:val="3"/>
          </w:tcPr>
          <w:p w:rsidR="000A3D3B" w:rsidRPr="00BA07A8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четверть</w:t>
            </w:r>
          </w:p>
        </w:tc>
      </w:tr>
      <w:tr w:rsidR="000A3D3B" w:rsidRPr="001E124B" w:rsidTr="00BA07A8">
        <w:tc>
          <w:tcPr>
            <w:tcW w:w="942" w:type="pct"/>
            <w:vMerge w:val="restart"/>
          </w:tcPr>
          <w:p w:rsidR="000A3D3B" w:rsidRPr="00BA07A8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A07A8">
              <w:rPr>
                <w:rFonts w:ascii="Times New Roman" w:hAnsi="Times New Roman"/>
                <w:sz w:val="24"/>
                <w:lang w:val="ru-RU"/>
              </w:rPr>
              <w:t>Программирование решений</w:t>
            </w:r>
          </w:p>
        </w:tc>
        <w:tc>
          <w:tcPr>
            <w:tcW w:w="1232" w:type="pct"/>
          </w:tcPr>
          <w:p w:rsidR="000A3D3B" w:rsidRPr="00BA07A8" w:rsidRDefault="000A3D3B" w:rsidP="000A3D3B">
            <w:pPr>
              <w:tabs>
                <w:tab w:val="left" w:pos="567"/>
              </w:tabs>
              <w:spacing w:line="240" w:lineRule="auto"/>
              <w:ind w:right="-2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A07A8">
              <w:rPr>
                <w:rFonts w:ascii="Times New Roman" w:hAnsi="Times New Roman"/>
                <w:sz w:val="24"/>
                <w:lang w:val="ru-RU"/>
              </w:rPr>
              <w:t>Языки программирования</w:t>
            </w:r>
          </w:p>
        </w:tc>
        <w:tc>
          <w:tcPr>
            <w:tcW w:w="2826" w:type="pct"/>
          </w:tcPr>
          <w:p w:rsidR="000A3D3B" w:rsidRPr="00BA07A8" w:rsidRDefault="00BB6DB9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7.1.2.1 </w:t>
            </w:r>
            <w:r w:rsidR="000A3D3B"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понятия «система программирования» и «языки программирования»</w:t>
            </w:r>
            <w:r w:rsid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BA07A8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7.1.2.4</w:t>
            </w:r>
            <w:r w:rsidR="00BB6DB9"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разграничивать основную и второстепенную информацию</w:t>
            </w:r>
          </w:p>
        </w:tc>
      </w:tr>
      <w:tr w:rsidR="000A3D3B" w:rsidRPr="001E124B" w:rsidTr="00BA07A8">
        <w:tc>
          <w:tcPr>
            <w:tcW w:w="942" w:type="pct"/>
            <w:vMerge/>
            <w:vAlign w:val="center"/>
          </w:tcPr>
          <w:p w:rsidR="000A3D3B" w:rsidRPr="00BA07A8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BA07A8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BA07A8">
              <w:rPr>
                <w:rFonts w:ascii="Times New Roman" w:hAnsi="Times New Roman"/>
                <w:sz w:val="24"/>
                <w:lang w:val="ru-RU" w:eastAsia="en-GB"/>
              </w:rPr>
              <w:t>Системы программирования</w:t>
            </w:r>
          </w:p>
        </w:tc>
        <w:tc>
          <w:tcPr>
            <w:tcW w:w="2826" w:type="pct"/>
          </w:tcPr>
          <w:p w:rsidR="000A3D3B" w:rsidRPr="00BA07A8" w:rsidRDefault="00BB6DB9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7.2.2.1 </w:t>
            </w:r>
            <w:r w:rsidR="000A3D3B"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понятия «система программирования» и «языки программирования»</w:t>
            </w:r>
            <w:r w:rsid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="000A3D3B"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A3D3B" w:rsidRPr="00BA07A8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7.2.2.4</w:t>
            </w:r>
            <w:r w:rsidR="00BB6DB9"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разграничивать основную и второстепенную информацию</w:t>
            </w:r>
          </w:p>
        </w:tc>
      </w:tr>
      <w:tr w:rsidR="000A3D3B" w:rsidRPr="001E124B" w:rsidTr="00BA07A8">
        <w:tc>
          <w:tcPr>
            <w:tcW w:w="942" w:type="pct"/>
            <w:vMerge/>
            <w:vAlign w:val="center"/>
          </w:tcPr>
          <w:p w:rsidR="000A3D3B" w:rsidRPr="00BA07A8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BA07A8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BA07A8">
              <w:rPr>
                <w:rFonts w:ascii="Times New Roman" w:hAnsi="Times New Roman"/>
                <w:sz w:val="24"/>
                <w:lang w:val="ru-RU"/>
              </w:rPr>
              <w:t>Типы данных</w:t>
            </w:r>
          </w:p>
        </w:tc>
        <w:tc>
          <w:tcPr>
            <w:tcW w:w="2826" w:type="pct"/>
          </w:tcPr>
          <w:p w:rsidR="000A3D3B" w:rsidRPr="00BA07A8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7.3.3.1 классифицировать типы данных</w:t>
            </w:r>
            <w:r w:rsid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BA07A8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7.3.3.3</w:t>
            </w:r>
            <w:r w:rsidR="001658CF"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представить текстовую информацию в графическом виде</w:t>
            </w:r>
          </w:p>
        </w:tc>
      </w:tr>
      <w:tr w:rsidR="000A3D3B" w:rsidRPr="001E124B" w:rsidTr="00BA07A8">
        <w:tc>
          <w:tcPr>
            <w:tcW w:w="942" w:type="pct"/>
            <w:vMerge w:val="restart"/>
          </w:tcPr>
          <w:p w:rsidR="000A3D3B" w:rsidRPr="00BA07A8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A07A8">
              <w:rPr>
                <w:rFonts w:ascii="Times New Roman" w:hAnsi="Times New Roman"/>
                <w:sz w:val="24"/>
                <w:lang w:val="ru-RU"/>
              </w:rPr>
              <w:t xml:space="preserve">Программирование решений </w:t>
            </w:r>
          </w:p>
        </w:tc>
        <w:tc>
          <w:tcPr>
            <w:tcW w:w="1232" w:type="pct"/>
          </w:tcPr>
          <w:p w:rsidR="000A3D3B" w:rsidRPr="00BA07A8" w:rsidRDefault="000A3D3B" w:rsidP="000A3D3B">
            <w:pPr>
              <w:tabs>
                <w:tab w:val="left" w:pos="567"/>
              </w:tabs>
              <w:spacing w:line="240" w:lineRule="auto"/>
              <w:ind w:right="-2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A07A8">
              <w:rPr>
                <w:rFonts w:ascii="Times New Roman" w:hAnsi="Times New Roman"/>
                <w:sz w:val="24"/>
                <w:lang w:val="ru-RU"/>
              </w:rPr>
              <w:t>Интерфейс проекта</w:t>
            </w:r>
          </w:p>
        </w:tc>
        <w:tc>
          <w:tcPr>
            <w:tcW w:w="2826" w:type="pct"/>
          </w:tcPr>
          <w:p w:rsidR="000A3D3B" w:rsidRPr="00BA07A8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7.4.1.1 выполнять требования к созданию  интерфейса разрабатываемого проекта</w:t>
            </w:r>
            <w:r w:rsid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BA07A8" w:rsidRDefault="00BB6DB9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7.4.1.2 </w:t>
            </w:r>
            <w:r w:rsidR="000A3D3B"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задавать прямые, косвенные, альтернативные вопросы для понимания и уточнения</w:t>
            </w:r>
          </w:p>
        </w:tc>
      </w:tr>
      <w:tr w:rsidR="000A3D3B" w:rsidRPr="001E124B" w:rsidTr="00BA07A8">
        <w:tc>
          <w:tcPr>
            <w:tcW w:w="942" w:type="pct"/>
            <w:vMerge/>
            <w:vAlign w:val="center"/>
          </w:tcPr>
          <w:p w:rsidR="000A3D3B" w:rsidRPr="00BA07A8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BA07A8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A07A8">
              <w:rPr>
                <w:rFonts w:ascii="Times New Roman" w:hAnsi="Times New Roman"/>
                <w:sz w:val="24"/>
                <w:lang w:val="ru-RU" w:eastAsia="en-GB"/>
              </w:rPr>
              <w:t>Программирование линейных алгоритмов</w:t>
            </w:r>
          </w:p>
        </w:tc>
        <w:tc>
          <w:tcPr>
            <w:tcW w:w="2826" w:type="pct"/>
          </w:tcPr>
          <w:p w:rsidR="000A3D3B" w:rsidRPr="00BA07A8" w:rsidRDefault="00BB6DB9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7.3.2.1 </w:t>
            </w:r>
            <w:r w:rsidR="000A3D3B"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записывать алгоритм на языке программирования</w:t>
            </w:r>
            <w:r w:rsid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BA07A8" w:rsidRDefault="00BB6DB9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7.3.2.2 </w:t>
            </w:r>
            <w:r w:rsidR="000A3D3B"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представить информацию в графическом виде</w:t>
            </w:r>
            <w:r w:rsid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BA07A8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7.3.3.2 записывать линейные и разветвляющиеся алгоритмы в интегрированной среде разработки </w:t>
            </w:r>
            <w:r w:rsidRPr="00BA07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программ</w:t>
            </w: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(С/С++, 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="00091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пайзн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Delphi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(дельфи), 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Lazarus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(лазарас)</w:t>
            </w:r>
            <w:r w:rsidRPr="00BA07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BB6DB9" w:rsidRPr="00BA07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A07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Pascal</w:t>
            </w:r>
            <w:r w:rsid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(паскаль)</w:t>
            </w:r>
            <w:r w:rsidR="00BB6DB9"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A07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ABC</w:t>
            </w: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BA07A8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7.3.3.4</w:t>
            </w:r>
            <w:r w:rsidR="00BB6DB9"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использовать речь</w:t>
            </w: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планирования и регуляции деятельности</w:t>
            </w:r>
          </w:p>
        </w:tc>
      </w:tr>
      <w:tr w:rsidR="000A3D3B" w:rsidRPr="001E124B" w:rsidTr="00BA07A8">
        <w:tc>
          <w:tcPr>
            <w:tcW w:w="942" w:type="pct"/>
            <w:vMerge/>
            <w:vAlign w:val="center"/>
          </w:tcPr>
          <w:p w:rsidR="000A3D3B" w:rsidRPr="00BA07A8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BA07A8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A07A8">
              <w:rPr>
                <w:rFonts w:ascii="Times New Roman" w:hAnsi="Times New Roman"/>
                <w:sz w:val="24"/>
                <w:lang w:val="ru-RU" w:eastAsia="en-GB"/>
              </w:rPr>
              <w:t>Программирование алгоритмов ветвления</w:t>
            </w:r>
          </w:p>
        </w:tc>
        <w:tc>
          <w:tcPr>
            <w:tcW w:w="2826" w:type="pct"/>
          </w:tcPr>
          <w:p w:rsidR="000A3D3B" w:rsidRPr="00BA07A8" w:rsidRDefault="00BB6DB9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7.3.2.1 </w:t>
            </w:r>
            <w:r w:rsidR="000A3D3B"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записывать алгоритм на языке программирования</w:t>
            </w:r>
            <w:r w:rsid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BA07A8" w:rsidRDefault="00BB6DB9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7.3.2.2 </w:t>
            </w:r>
            <w:r w:rsidR="000A3D3B"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представить информацию в графическом виде</w:t>
            </w:r>
            <w:r w:rsid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BA07A8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7.3.3.2 записывать линейные и разветвляющиеся алгоритмы в интегрированной среде разработки </w:t>
            </w:r>
            <w:r w:rsidRPr="00BA07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программ</w:t>
            </w: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(С/С++, 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="00091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пайзн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Delphi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(дельфи), 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Lazarus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(лазарас), 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Pascal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(паскаль) 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ABC</w:t>
            </w: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BA07A8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  <w:r w:rsid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3.3.4 использовать речь</w:t>
            </w: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планирования и регуляции деятельности</w:t>
            </w:r>
          </w:p>
        </w:tc>
      </w:tr>
      <w:tr w:rsidR="000A3D3B" w:rsidRPr="001E124B" w:rsidTr="00BA07A8">
        <w:tc>
          <w:tcPr>
            <w:tcW w:w="942" w:type="pct"/>
            <w:vMerge/>
            <w:vAlign w:val="center"/>
          </w:tcPr>
          <w:p w:rsidR="000A3D3B" w:rsidRPr="00BA07A8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BA07A8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A07A8">
              <w:rPr>
                <w:rFonts w:ascii="Times New Roman" w:hAnsi="Times New Roman"/>
                <w:sz w:val="24"/>
                <w:lang w:val="ru-RU"/>
              </w:rPr>
              <w:t>Программирование вложенных условий</w:t>
            </w:r>
          </w:p>
        </w:tc>
        <w:tc>
          <w:tcPr>
            <w:tcW w:w="2826" w:type="pct"/>
          </w:tcPr>
          <w:p w:rsidR="000A3D3B" w:rsidRPr="00BA07A8" w:rsidRDefault="00BB6DB9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7.3.2.1 </w:t>
            </w:r>
            <w:r w:rsidR="000A3D3B"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записывать алгоритм на языке программирования</w:t>
            </w:r>
            <w:r w:rsid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BA07A8" w:rsidRDefault="00BB6DB9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7.3.2.2 </w:t>
            </w:r>
            <w:r w:rsidR="000A3D3B"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представить информацию в графическом виде</w:t>
            </w:r>
            <w:r w:rsid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BA07A8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7.3.3.2 записывать линейные и разветвляющиеся алгоритмы в интегрированной среде разработки </w:t>
            </w:r>
            <w:r w:rsidRPr="00BA07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программ</w:t>
            </w: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(С/С++, 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="00091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пайзн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Delphi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(дельфи), 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Lazarus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(лазарас), 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Pascal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(паскаль) 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ABC</w:t>
            </w: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BA07A8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7.3.3.4</w:t>
            </w:r>
            <w:r w:rsid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речь для планирования и регуляции деятельности</w:t>
            </w:r>
          </w:p>
        </w:tc>
      </w:tr>
      <w:tr w:rsidR="000A3D3B" w:rsidRPr="001E124B" w:rsidTr="00BA07A8">
        <w:tc>
          <w:tcPr>
            <w:tcW w:w="942" w:type="pct"/>
            <w:vMerge/>
            <w:vAlign w:val="center"/>
          </w:tcPr>
          <w:p w:rsidR="000A3D3B" w:rsidRPr="00BA07A8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BA07A8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A07A8">
              <w:rPr>
                <w:rFonts w:ascii="Times New Roman" w:hAnsi="Times New Roman"/>
                <w:sz w:val="24"/>
                <w:lang w:val="ru-RU" w:eastAsia="en-GB"/>
              </w:rPr>
              <w:t>Программирование составных условий</w:t>
            </w:r>
          </w:p>
        </w:tc>
        <w:tc>
          <w:tcPr>
            <w:tcW w:w="2826" w:type="pct"/>
          </w:tcPr>
          <w:p w:rsidR="000A3D3B" w:rsidRPr="00BA07A8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7.3.2.1 записывать алгоритм на языке программировани</w:t>
            </w:r>
            <w:r w:rsid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я;</w:t>
            </w:r>
          </w:p>
          <w:p w:rsidR="000A3D3B" w:rsidRPr="00BA07A8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7.3.2.2 уметь представить информацию в графическом виде</w:t>
            </w:r>
            <w:r w:rsid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BA07A8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7.3.3.2 записывать линейные и разветвляющиеся алгоритмы в интегрированной среде разработки </w:t>
            </w:r>
            <w:r w:rsidRPr="00BA07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программ</w:t>
            </w: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(С/С++, 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="00091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пайзн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Delphi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(дельфи), 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Lazarus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(лазарас), 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Pascal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(паскаль) 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ABC</w:t>
            </w: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BA07A8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7.3.3.4 использовать речь для планирования и регуляции деятельности</w:t>
            </w:r>
          </w:p>
        </w:tc>
      </w:tr>
      <w:tr w:rsidR="000A3D3B" w:rsidRPr="00BA07A8" w:rsidTr="00BA07A8">
        <w:tc>
          <w:tcPr>
            <w:tcW w:w="5000" w:type="pct"/>
            <w:gridSpan w:val="3"/>
          </w:tcPr>
          <w:p w:rsidR="000A3D3B" w:rsidRPr="00BA07A8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четверть</w:t>
            </w:r>
          </w:p>
        </w:tc>
      </w:tr>
      <w:tr w:rsidR="000A3D3B" w:rsidRPr="00BA07A8" w:rsidTr="00BA07A8">
        <w:tc>
          <w:tcPr>
            <w:tcW w:w="942" w:type="pct"/>
            <w:vMerge w:val="restart"/>
          </w:tcPr>
          <w:p w:rsidR="000A3D3B" w:rsidRPr="00BA07A8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A07A8">
              <w:rPr>
                <w:rFonts w:ascii="Times New Roman" w:hAnsi="Times New Roman"/>
                <w:sz w:val="24"/>
                <w:lang w:val="ru-RU"/>
              </w:rPr>
              <w:t>Моделирование объектов и событий</w:t>
            </w:r>
          </w:p>
        </w:tc>
        <w:tc>
          <w:tcPr>
            <w:tcW w:w="1232" w:type="pct"/>
          </w:tcPr>
          <w:p w:rsidR="000A3D3B" w:rsidRPr="00BA07A8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BA07A8">
              <w:rPr>
                <w:rFonts w:ascii="Times New Roman" w:hAnsi="Times New Roman"/>
                <w:sz w:val="24"/>
                <w:lang w:val="ru-RU" w:eastAsia="en-GB"/>
              </w:rPr>
              <w:t>Трехмерные модели</w:t>
            </w:r>
          </w:p>
        </w:tc>
        <w:tc>
          <w:tcPr>
            <w:tcW w:w="2826" w:type="pct"/>
          </w:tcPr>
          <w:p w:rsidR="000A3D3B" w:rsidRPr="00BA07A8" w:rsidRDefault="000A3D3B" w:rsidP="000A3D3B">
            <w:pPr>
              <w:pStyle w:val="af8"/>
              <w:widowControl w:val="0"/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7A8">
              <w:rPr>
                <w:rFonts w:ascii="Times New Roman" w:hAnsi="Times New Roman"/>
                <w:sz w:val="24"/>
                <w:szCs w:val="24"/>
              </w:rPr>
              <w:t>7.3.1.1 создавать модели объектов и событий в 3D редакторах</w:t>
            </w:r>
            <w:r w:rsidR="00BA07A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A3D3B" w:rsidRPr="00BA07A8" w:rsidRDefault="000A3D3B" w:rsidP="000A3D3B">
            <w:pPr>
              <w:pStyle w:val="af8"/>
              <w:widowControl w:val="0"/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7A8">
              <w:rPr>
                <w:rFonts w:ascii="Times New Roman" w:hAnsi="Times New Roman"/>
                <w:sz w:val="24"/>
                <w:szCs w:val="24"/>
              </w:rPr>
              <w:t>7.3.1.2 действовать по словесной инструкции</w:t>
            </w:r>
          </w:p>
        </w:tc>
      </w:tr>
      <w:tr w:rsidR="000A3D3B" w:rsidRPr="00BA07A8" w:rsidTr="00BA07A8">
        <w:tc>
          <w:tcPr>
            <w:tcW w:w="942" w:type="pct"/>
            <w:vMerge/>
            <w:vAlign w:val="center"/>
          </w:tcPr>
          <w:p w:rsidR="000A3D3B" w:rsidRPr="00BA07A8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BA07A8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BA07A8">
              <w:rPr>
                <w:rFonts w:ascii="Times New Roman" w:hAnsi="Times New Roman"/>
                <w:sz w:val="24"/>
                <w:lang w:val="ru-RU" w:eastAsia="en-GB"/>
              </w:rPr>
              <w:t>Объекты, встроенные в редактор</w:t>
            </w:r>
          </w:p>
        </w:tc>
        <w:tc>
          <w:tcPr>
            <w:tcW w:w="2826" w:type="pct"/>
          </w:tcPr>
          <w:p w:rsidR="000A3D3B" w:rsidRPr="00BA07A8" w:rsidRDefault="000A3D3B" w:rsidP="000A3D3B">
            <w:pPr>
              <w:pStyle w:val="af8"/>
              <w:widowControl w:val="0"/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7A8">
              <w:rPr>
                <w:rFonts w:ascii="Times New Roman" w:hAnsi="Times New Roman"/>
                <w:sz w:val="24"/>
                <w:szCs w:val="24"/>
              </w:rPr>
              <w:t>7.3.1.1 создавать модели объектов и собы</w:t>
            </w:r>
            <w:r w:rsidR="00BA07A8">
              <w:rPr>
                <w:rFonts w:ascii="Times New Roman" w:hAnsi="Times New Roman"/>
                <w:sz w:val="24"/>
                <w:szCs w:val="24"/>
              </w:rPr>
              <w:t>тий в 3D редакторах;</w:t>
            </w:r>
          </w:p>
          <w:p w:rsidR="000A3D3B" w:rsidRPr="00BA07A8" w:rsidRDefault="000A3D3B" w:rsidP="000A3D3B">
            <w:pPr>
              <w:pStyle w:val="af8"/>
              <w:widowControl w:val="0"/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7A8">
              <w:rPr>
                <w:rFonts w:ascii="Times New Roman" w:hAnsi="Times New Roman"/>
                <w:sz w:val="24"/>
                <w:szCs w:val="24"/>
              </w:rPr>
              <w:t>7.3.1.2 действовать по словесной инструкции</w:t>
            </w:r>
          </w:p>
        </w:tc>
      </w:tr>
      <w:tr w:rsidR="000A3D3B" w:rsidRPr="00BA07A8" w:rsidTr="00BA07A8">
        <w:tc>
          <w:tcPr>
            <w:tcW w:w="942" w:type="pct"/>
            <w:vMerge/>
            <w:vAlign w:val="center"/>
          </w:tcPr>
          <w:p w:rsidR="000A3D3B" w:rsidRPr="00BA07A8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BA07A8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BA07A8">
              <w:rPr>
                <w:rFonts w:ascii="Times New Roman" w:hAnsi="Times New Roman"/>
                <w:sz w:val="24"/>
                <w:lang w:val="ru-RU" w:eastAsia="en-GB"/>
              </w:rPr>
              <w:t>Трехмерные модели объектов</w:t>
            </w:r>
          </w:p>
        </w:tc>
        <w:tc>
          <w:tcPr>
            <w:tcW w:w="2826" w:type="pct"/>
          </w:tcPr>
          <w:p w:rsidR="000A3D3B" w:rsidRPr="00BA07A8" w:rsidRDefault="000A3D3B" w:rsidP="000A3D3B">
            <w:pPr>
              <w:pStyle w:val="af8"/>
              <w:widowControl w:val="0"/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7A8">
              <w:rPr>
                <w:rFonts w:ascii="Times New Roman" w:hAnsi="Times New Roman"/>
                <w:sz w:val="24"/>
                <w:szCs w:val="24"/>
              </w:rPr>
              <w:t>7.3.1.1 создавать модели объ</w:t>
            </w:r>
            <w:r w:rsidR="00BA07A8">
              <w:rPr>
                <w:rFonts w:ascii="Times New Roman" w:hAnsi="Times New Roman"/>
                <w:sz w:val="24"/>
                <w:szCs w:val="24"/>
              </w:rPr>
              <w:t>ектов и событий в 3D редакторах;</w:t>
            </w:r>
          </w:p>
          <w:p w:rsidR="000A3D3B" w:rsidRPr="00BA07A8" w:rsidRDefault="000A3D3B" w:rsidP="000A3D3B">
            <w:pPr>
              <w:pStyle w:val="af8"/>
              <w:widowControl w:val="0"/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7A8">
              <w:rPr>
                <w:rFonts w:ascii="Times New Roman" w:hAnsi="Times New Roman"/>
                <w:sz w:val="24"/>
                <w:szCs w:val="24"/>
              </w:rPr>
              <w:t>7.3.1.2 действовать по словесной инструкции</w:t>
            </w:r>
          </w:p>
        </w:tc>
      </w:tr>
      <w:tr w:rsidR="000A3D3B" w:rsidRPr="00BA07A8" w:rsidTr="00BA07A8">
        <w:tc>
          <w:tcPr>
            <w:tcW w:w="942" w:type="pct"/>
            <w:vMerge/>
            <w:vAlign w:val="center"/>
          </w:tcPr>
          <w:p w:rsidR="000A3D3B" w:rsidRPr="00BA07A8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BA07A8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BA07A8">
              <w:rPr>
                <w:rFonts w:ascii="Times New Roman" w:hAnsi="Times New Roman"/>
                <w:sz w:val="24"/>
                <w:lang w:val="ru-RU" w:eastAsia="en-GB"/>
              </w:rPr>
              <w:t>Трехмерные модели событий</w:t>
            </w:r>
          </w:p>
        </w:tc>
        <w:tc>
          <w:tcPr>
            <w:tcW w:w="2826" w:type="pct"/>
          </w:tcPr>
          <w:p w:rsidR="000A3D3B" w:rsidRPr="00BA07A8" w:rsidRDefault="000A3D3B" w:rsidP="000A3D3B">
            <w:pPr>
              <w:pStyle w:val="af8"/>
              <w:widowControl w:val="0"/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7A8">
              <w:rPr>
                <w:rFonts w:ascii="Times New Roman" w:hAnsi="Times New Roman"/>
                <w:sz w:val="24"/>
                <w:szCs w:val="24"/>
              </w:rPr>
              <w:t>7.3.1.1 создавать модели объе</w:t>
            </w:r>
            <w:r w:rsidR="00BA07A8">
              <w:rPr>
                <w:rFonts w:ascii="Times New Roman" w:hAnsi="Times New Roman"/>
                <w:sz w:val="24"/>
                <w:szCs w:val="24"/>
              </w:rPr>
              <w:t>ктов и событий в 3D редакторах;</w:t>
            </w:r>
          </w:p>
          <w:p w:rsidR="000A3D3B" w:rsidRPr="00BA07A8" w:rsidRDefault="000A3D3B" w:rsidP="000A3D3B">
            <w:pPr>
              <w:pStyle w:val="af8"/>
              <w:widowControl w:val="0"/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7A8">
              <w:rPr>
                <w:rFonts w:ascii="Times New Roman" w:hAnsi="Times New Roman"/>
                <w:sz w:val="24"/>
                <w:szCs w:val="24"/>
              </w:rPr>
              <w:t>7.3.1.2 действовать по словесной инструкции</w:t>
            </w:r>
          </w:p>
        </w:tc>
      </w:tr>
    </w:tbl>
    <w:p w:rsidR="00BB6DB9" w:rsidRPr="00CD7758" w:rsidRDefault="00BB6DB9" w:rsidP="00446A12">
      <w:pPr>
        <w:pStyle w:val="af3"/>
        <w:widowControl w:val="0"/>
        <w:tabs>
          <w:tab w:val="left" w:pos="567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2957A1" w:rsidRPr="00CD7758" w:rsidRDefault="002957A1" w:rsidP="00BB6DB9">
      <w:pPr>
        <w:pStyle w:val="af3"/>
        <w:widowControl w:val="0"/>
        <w:tabs>
          <w:tab w:val="left" w:pos="567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CD7758">
        <w:rPr>
          <w:rFonts w:ascii="Times New Roman" w:hAnsi="Times New Roman"/>
          <w:sz w:val="24"/>
          <w:szCs w:val="28"/>
          <w:lang w:val="kk-KZ"/>
        </w:rPr>
        <w:lastRenderedPageBreak/>
        <w:t>4) 8 класс:</w:t>
      </w:r>
    </w:p>
    <w:p w:rsidR="002957A1" w:rsidRPr="00CD7758" w:rsidRDefault="00B62445" w:rsidP="00BB6DB9">
      <w:pPr>
        <w:tabs>
          <w:tab w:val="left" w:pos="567"/>
          <w:tab w:val="left" w:pos="709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таблица 4</w:t>
      </w:r>
    </w:p>
    <w:p w:rsidR="00BB6DB9" w:rsidRPr="00CD7758" w:rsidRDefault="00BB6DB9" w:rsidP="00BB6DB9">
      <w:pPr>
        <w:tabs>
          <w:tab w:val="left" w:pos="567"/>
          <w:tab w:val="left" w:pos="709"/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2"/>
        <w:gridCol w:w="2410"/>
        <w:gridCol w:w="5528"/>
      </w:tblGrid>
      <w:tr w:rsidR="000A3D3B" w:rsidRPr="005E2B79" w:rsidTr="005E2B79">
        <w:tc>
          <w:tcPr>
            <w:tcW w:w="942" w:type="pct"/>
          </w:tcPr>
          <w:p w:rsidR="000A3D3B" w:rsidRPr="005E2B79" w:rsidRDefault="000A3D3B" w:rsidP="00BB6DB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5E2B79">
              <w:rPr>
                <w:rFonts w:ascii="Times New Roman" w:hAnsi="Times New Roman"/>
                <w:sz w:val="24"/>
              </w:rPr>
              <w:t xml:space="preserve">Раздел </w:t>
            </w:r>
            <w:r w:rsidRPr="005E2B79">
              <w:rPr>
                <w:rFonts w:ascii="Times New Roman" w:hAnsi="Times New Roman"/>
                <w:sz w:val="24"/>
                <w:lang w:val="kk-KZ"/>
              </w:rPr>
              <w:t>долгосрочного плана</w:t>
            </w:r>
          </w:p>
        </w:tc>
        <w:tc>
          <w:tcPr>
            <w:tcW w:w="1232" w:type="pct"/>
          </w:tcPr>
          <w:p w:rsidR="000A3D3B" w:rsidRPr="005E2B79" w:rsidRDefault="000A3D3B" w:rsidP="00BB6DB9">
            <w:pPr>
              <w:tabs>
                <w:tab w:val="left" w:pos="1032"/>
                <w:tab w:val="center" w:pos="1996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5E2B79">
              <w:rPr>
                <w:rFonts w:ascii="Times New Roman" w:hAnsi="Times New Roman"/>
                <w:sz w:val="24"/>
                <w:lang w:val="kk-KZ"/>
              </w:rPr>
              <w:t>Содержание раздела долгосрочного плана</w:t>
            </w:r>
          </w:p>
        </w:tc>
        <w:tc>
          <w:tcPr>
            <w:tcW w:w="2826" w:type="pct"/>
          </w:tcPr>
          <w:p w:rsidR="000A3D3B" w:rsidRPr="005E2B79" w:rsidRDefault="000A3D3B" w:rsidP="00BB6DB9">
            <w:pPr>
              <w:tabs>
                <w:tab w:val="left" w:pos="567"/>
              </w:tabs>
              <w:spacing w:line="240" w:lineRule="auto"/>
              <w:ind w:left="2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E2B79">
              <w:rPr>
                <w:rFonts w:ascii="Times New Roman" w:hAnsi="Times New Roman"/>
                <w:sz w:val="24"/>
                <w:lang w:val="kk-KZ"/>
              </w:rPr>
              <w:t>Цели обучения</w:t>
            </w:r>
          </w:p>
        </w:tc>
      </w:tr>
      <w:tr w:rsidR="000A3D3B" w:rsidRPr="005E2B79" w:rsidTr="005E2B79">
        <w:tc>
          <w:tcPr>
            <w:tcW w:w="5000" w:type="pct"/>
            <w:gridSpan w:val="3"/>
          </w:tcPr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ind w:left="2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E2B79">
              <w:rPr>
                <w:rFonts w:ascii="Times New Roman" w:hAnsi="Times New Roman"/>
                <w:sz w:val="24"/>
                <w:lang w:val="ru-RU"/>
              </w:rPr>
              <w:t>1 четверть</w:t>
            </w:r>
          </w:p>
        </w:tc>
      </w:tr>
      <w:tr w:rsidR="000A3D3B" w:rsidRPr="001E124B" w:rsidTr="005E2B79">
        <w:tc>
          <w:tcPr>
            <w:tcW w:w="942" w:type="pct"/>
            <w:vMerge w:val="restart"/>
          </w:tcPr>
          <w:p w:rsidR="000A3D3B" w:rsidRPr="005E2B79" w:rsidRDefault="000A3D3B" w:rsidP="000A3D3B">
            <w:pPr>
              <w:tabs>
                <w:tab w:val="left" w:pos="426"/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E2B79">
              <w:rPr>
                <w:rFonts w:ascii="Times New Roman" w:hAnsi="Times New Roman"/>
                <w:sz w:val="24"/>
                <w:lang w:val="ru-RU"/>
              </w:rPr>
              <w:t>Технические характеристики компьютера и сетей</w:t>
            </w:r>
          </w:p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5E2B79">
              <w:rPr>
                <w:rFonts w:ascii="Times New Roman" w:hAnsi="Times New Roman"/>
                <w:sz w:val="24"/>
                <w:lang w:val="ru-RU"/>
              </w:rPr>
              <w:t>Измерение информации</w:t>
            </w:r>
          </w:p>
        </w:tc>
        <w:tc>
          <w:tcPr>
            <w:tcW w:w="2826" w:type="pct"/>
          </w:tcPr>
          <w:p w:rsidR="000A3D3B" w:rsidRPr="005E2B79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8.2.1.1 применять алфавитный подход при определении количества информации</w:t>
            </w:r>
            <w:r w:rsid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5E2B79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8.2.1.2 передавать суть производимых действий в развернутом высказывании</w:t>
            </w:r>
          </w:p>
        </w:tc>
      </w:tr>
      <w:tr w:rsidR="000A3D3B" w:rsidRPr="001E124B" w:rsidTr="005E2B79">
        <w:tc>
          <w:tcPr>
            <w:tcW w:w="942" w:type="pct"/>
            <w:vMerge/>
            <w:vAlign w:val="center"/>
          </w:tcPr>
          <w:p w:rsidR="000A3D3B" w:rsidRPr="005E2B79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E2B79">
              <w:rPr>
                <w:rFonts w:ascii="Times New Roman" w:hAnsi="Times New Roman"/>
                <w:sz w:val="24"/>
                <w:lang w:val="ru-RU"/>
              </w:rPr>
              <w:t>Процессор и его характеристики</w:t>
            </w:r>
          </w:p>
        </w:tc>
        <w:tc>
          <w:tcPr>
            <w:tcW w:w="2826" w:type="pct"/>
          </w:tcPr>
          <w:p w:rsidR="000A3D3B" w:rsidRPr="005E2B79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8.1.1.1 объяснять </w:t>
            </w:r>
            <w:r w:rsidR="00C55AA3"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элементарном уровне функции </w:t>
            </w: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процессора и его основные характеристики</w:t>
            </w:r>
            <w:r w:rsid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5E2B79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8.1.1.2 планировать свою деятельность,  контролировать и оценивать ее</w:t>
            </w:r>
          </w:p>
        </w:tc>
      </w:tr>
      <w:tr w:rsidR="000A3D3B" w:rsidRPr="001E124B" w:rsidTr="005E2B79">
        <w:tc>
          <w:tcPr>
            <w:tcW w:w="942" w:type="pct"/>
            <w:vMerge/>
            <w:vAlign w:val="center"/>
          </w:tcPr>
          <w:p w:rsidR="000A3D3B" w:rsidRPr="005E2B79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E2B79">
              <w:rPr>
                <w:rFonts w:ascii="Times New Roman" w:hAnsi="Times New Roman"/>
                <w:sz w:val="24"/>
                <w:lang w:val="ru-RU"/>
              </w:rPr>
              <w:t>Компьютерные сети</w:t>
            </w:r>
          </w:p>
        </w:tc>
        <w:tc>
          <w:tcPr>
            <w:tcW w:w="2826" w:type="pct"/>
          </w:tcPr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E2B79">
              <w:rPr>
                <w:rFonts w:ascii="Times New Roman" w:hAnsi="Times New Roman"/>
                <w:sz w:val="24"/>
                <w:lang w:val="ru-RU"/>
              </w:rPr>
              <w:t>8.1.3.1 определять пропускную способность сети</w:t>
            </w:r>
            <w:r w:rsidR="005E2B79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E2B79">
              <w:rPr>
                <w:rFonts w:ascii="Times New Roman" w:hAnsi="Times New Roman"/>
                <w:sz w:val="24"/>
                <w:lang w:val="ru-RU"/>
              </w:rPr>
              <w:t>8.1.3.2 задавать вопросы на уточнение, понимание, используя паравербальные средства</w:t>
            </w:r>
          </w:p>
        </w:tc>
      </w:tr>
      <w:tr w:rsidR="000A3D3B" w:rsidRPr="001E124B" w:rsidTr="005E2B79">
        <w:tc>
          <w:tcPr>
            <w:tcW w:w="942" w:type="pct"/>
            <w:vMerge w:val="restart"/>
          </w:tcPr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E2B79">
              <w:rPr>
                <w:rFonts w:ascii="Times New Roman" w:hAnsi="Times New Roman"/>
                <w:sz w:val="24"/>
                <w:lang w:val="ru-RU"/>
              </w:rPr>
              <w:t>Здоровье и безопасность</w:t>
            </w:r>
          </w:p>
        </w:tc>
        <w:tc>
          <w:tcPr>
            <w:tcW w:w="1232" w:type="pct"/>
          </w:tcPr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E2B79">
              <w:rPr>
                <w:rFonts w:ascii="Times New Roman" w:hAnsi="Times New Roman"/>
                <w:sz w:val="24"/>
                <w:lang w:val="ru-RU"/>
              </w:rPr>
              <w:t>Негативные аспекты использования компьютера</w:t>
            </w:r>
          </w:p>
        </w:tc>
        <w:tc>
          <w:tcPr>
            <w:tcW w:w="2826" w:type="pct"/>
          </w:tcPr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E2B79">
              <w:rPr>
                <w:rFonts w:ascii="Times New Roman" w:hAnsi="Times New Roman"/>
                <w:sz w:val="24"/>
                <w:lang w:val="ru-RU"/>
              </w:rPr>
              <w:t>8.4.1.1 приводить примеры влияния различных электронных</w:t>
            </w:r>
            <w:r w:rsidR="00157F38" w:rsidRPr="005E2B79">
              <w:rPr>
                <w:rFonts w:ascii="Times New Roman" w:hAnsi="Times New Roman"/>
                <w:sz w:val="24"/>
                <w:lang w:val="ru-RU"/>
              </w:rPr>
              <w:t xml:space="preserve"> устройств на организм человека</w:t>
            </w:r>
            <w:r w:rsidRPr="005E2B79">
              <w:rPr>
                <w:rFonts w:ascii="Times New Roman" w:hAnsi="Times New Roman"/>
                <w:sz w:val="24"/>
                <w:lang w:val="ru-RU"/>
              </w:rPr>
              <w:t xml:space="preserve"> и эффективно использовать методы защиты</w:t>
            </w:r>
            <w:r w:rsidR="005E2B79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E2B79">
              <w:rPr>
                <w:rFonts w:ascii="Times New Roman" w:hAnsi="Times New Roman"/>
                <w:sz w:val="24"/>
                <w:lang w:val="ru-RU"/>
              </w:rPr>
              <w:t>8.4.1.2 составить текст – рассуждение по речевому шаблону с использованием предметной лексики</w:t>
            </w:r>
          </w:p>
        </w:tc>
      </w:tr>
      <w:tr w:rsidR="000A3D3B" w:rsidRPr="005E2B79" w:rsidTr="005E2B79">
        <w:tc>
          <w:tcPr>
            <w:tcW w:w="942" w:type="pct"/>
            <w:vMerge/>
            <w:vAlign w:val="center"/>
          </w:tcPr>
          <w:p w:rsidR="000A3D3B" w:rsidRPr="005E2B79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E2B79">
              <w:rPr>
                <w:rFonts w:ascii="Times New Roman" w:hAnsi="Times New Roman"/>
                <w:sz w:val="24"/>
                <w:lang w:val="ru-RU"/>
              </w:rPr>
              <w:t>Безопасность в сети</w:t>
            </w:r>
          </w:p>
        </w:tc>
        <w:tc>
          <w:tcPr>
            <w:tcW w:w="2826" w:type="pct"/>
          </w:tcPr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E2B79">
              <w:rPr>
                <w:rFonts w:ascii="Times New Roman" w:hAnsi="Times New Roman"/>
                <w:sz w:val="24"/>
                <w:lang w:val="ru-RU"/>
              </w:rPr>
              <w:t>8.4.2.1 соблюдать правила обеспечения безопасности пользователя в сети (мошенничество и агрессия в интернете)</w:t>
            </w:r>
            <w:r w:rsidR="005E2B79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E2B79">
              <w:rPr>
                <w:rFonts w:ascii="Times New Roman" w:hAnsi="Times New Roman"/>
                <w:sz w:val="24"/>
                <w:lang w:val="ru-RU"/>
              </w:rPr>
              <w:t>8.4.2.2 создавать памятки и алгоритмы</w:t>
            </w:r>
          </w:p>
        </w:tc>
      </w:tr>
      <w:tr w:rsidR="000A3D3B" w:rsidRPr="005E2B79" w:rsidTr="005E2B79">
        <w:tc>
          <w:tcPr>
            <w:tcW w:w="5000" w:type="pct"/>
            <w:gridSpan w:val="3"/>
          </w:tcPr>
          <w:p w:rsidR="000A3D3B" w:rsidRPr="005E2B79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четверть</w:t>
            </w:r>
          </w:p>
        </w:tc>
      </w:tr>
      <w:tr w:rsidR="000A3D3B" w:rsidRPr="001E124B" w:rsidTr="005E2B79">
        <w:tc>
          <w:tcPr>
            <w:tcW w:w="942" w:type="pct"/>
            <w:vMerge w:val="restart"/>
          </w:tcPr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E2B79">
              <w:rPr>
                <w:rFonts w:ascii="Times New Roman" w:hAnsi="Times New Roman"/>
                <w:sz w:val="24"/>
                <w:lang w:val="ru-RU"/>
              </w:rPr>
              <w:t xml:space="preserve">Обработка информации в электронных таблицах </w:t>
            </w:r>
          </w:p>
        </w:tc>
        <w:tc>
          <w:tcPr>
            <w:tcW w:w="1232" w:type="pct"/>
          </w:tcPr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5E2B79">
              <w:rPr>
                <w:rFonts w:ascii="Times New Roman" w:hAnsi="Times New Roman"/>
                <w:sz w:val="24"/>
                <w:lang w:val="ru-RU" w:eastAsia="en-GB"/>
              </w:rPr>
              <w:t>Статистические данные</w:t>
            </w:r>
          </w:p>
        </w:tc>
        <w:tc>
          <w:tcPr>
            <w:tcW w:w="2826" w:type="pct"/>
          </w:tcPr>
          <w:p w:rsidR="000A3D3B" w:rsidRPr="005E2B79" w:rsidRDefault="00C55AA3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8.2.2.2 </w:t>
            </w:r>
            <w:r w:rsidR="000A3D3B"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абсолютную и относительную ссылки</w:t>
            </w:r>
            <w:r w:rsid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5E2B79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8.2.2.1 использовать различные форматы данных для решения задач в электронных таблицах</w:t>
            </w:r>
            <w:r w:rsid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5E2B79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8.2.2.5 действовать по схеме и словесной инструкции</w:t>
            </w:r>
          </w:p>
        </w:tc>
      </w:tr>
      <w:tr w:rsidR="000A3D3B" w:rsidRPr="005E2B79" w:rsidTr="005E2B79">
        <w:tc>
          <w:tcPr>
            <w:tcW w:w="942" w:type="pct"/>
            <w:vMerge/>
            <w:vAlign w:val="center"/>
          </w:tcPr>
          <w:p w:rsidR="000A3D3B" w:rsidRPr="005E2B79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5E2B79">
              <w:rPr>
                <w:rFonts w:ascii="Times New Roman" w:hAnsi="Times New Roman"/>
                <w:sz w:val="24"/>
                <w:lang w:val="ru-RU" w:eastAsia="en-GB"/>
              </w:rPr>
              <w:t xml:space="preserve">Встроенные функции </w:t>
            </w:r>
          </w:p>
        </w:tc>
        <w:tc>
          <w:tcPr>
            <w:tcW w:w="2826" w:type="pct"/>
          </w:tcPr>
          <w:p w:rsidR="000A3D3B" w:rsidRPr="005E2B79" w:rsidRDefault="00C55AA3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8.2.2.3 использовать</w:t>
            </w:r>
            <w:r w:rsidR="000A3D3B"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встроенные функции для решения задач с применением электронных таблиц</w:t>
            </w:r>
            <w:r w:rsid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5E2B79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8.2.2.7</w:t>
            </w:r>
            <w:r w:rsidR="00C55AA3"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контролировать речевое поведение</w:t>
            </w:r>
          </w:p>
        </w:tc>
      </w:tr>
      <w:tr w:rsidR="000A3D3B" w:rsidRPr="005E2B79" w:rsidTr="005E2B79">
        <w:tc>
          <w:tcPr>
            <w:tcW w:w="942" w:type="pct"/>
            <w:vMerge/>
            <w:vAlign w:val="center"/>
          </w:tcPr>
          <w:p w:rsidR="000A3D3B" w:rsidRPr="005E2B79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5E2B79">
              <w:rPr>
                <w:rFonts w:ascii="Times New Roman" w:hAnsi="Times New Roman"/>
                <w:sz w:val="24"/>
                <w:lang w:val="ru-RU" w:eastAsia="en-GB"/>
              </w:rPr>
              <w:t>Анализ данных на основе  имеющейся информации</w:t>
            </w:r>
          </w:p>
        </w:tc>
        <w:tc>
          <w:tcPr>
            <w:tcW w:w="2826" w:type="pct"/>
          </w:tcPr>
          <w:p w:rsidR="000A3D3B" w:rsidRPr="005E2B79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8.2.2.3 использовать встроенные функции для решения задач с применением электронных таблиц</w:t>
            </w:r>
            <w:r w:rsid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5E2B79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8.2.2.7 контролировать речевое поведение</w:t>
            </w:r>
          </w:p>
        </w:tc>
      </w:tr>
      <w:tr w:rsidR="000A3D3B" w:rsidRPr="005E2B79" w:rsidTr="005E2B79">
        <w:tc>
          <w:tcPr>
            <w:tcW w:w="942" w:type="pct"/>
            <w:vMerge/>
            <w:vAlign w:val="center"/>
          </w:tcPr>
          <w:p w:rsidR="000A3D3B" w:rsidRPr="005E2B79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5E2B79">
              <w:rPr>
                <w:rFonts w:ascii="Times New Roman" w:hAnsi="Times New Roman"/>
                <w:sz w:val="24"/>
                <w:lang w:val="ru-RU" w:eastAsia="en-GB"/>
              </w:rPr>
              <w:t>Решение прикладных задач</w:t>
            </w:r>
          </w:p>
        </w:tc>
        <w:tc>
          <w:tcPr>
            <w:tcW w:w="2826" w:type="pct"/>
          </w:tcPr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E2B79">
              <w:rPr>
                <w:rFonts w:ascii="Times New Roman" w:hAnsi="Times New Roman"/>
                <w:sz w:val="24"/>
                <w:lang w:val="ru-RU"/>
              </w:rPr>
              <w:t>8.2.2.3 использ</w:t>
            </w:r>
            <w:r w:rsidR="00C55AA3" w:rsidRPr="005E2B79">
              <w:rPr>
                <w:rFonts w:ascii="Times New Roman" w:hAnsi="Times New Roman"/>
                <w:sz w:val="24"/>
                <w:lang w:val="ru-RU"/>
              </w:rPr>
              <w:t xml:space="preserve">овать </w:t>
            </w:r>
            <w:r w:rsidRPr="005E2B79">
              <w:rPr>
                <w:rFonts w:ascii="Times New Roman" w:hAnsi="Times New Roman"/>
                <w:sz w:val="24"/>
                <w:lang w:val="ru-RU"/>
              </w:rPr>
              <w:t>встроенные функции для решения задач с применением электронных таблиц</w:t>
            </w:r>
            <w:r w:rsidR="005E2B79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E2B79">
              <w:rPr>
                <w:rFonts w:ascii="Times New Roman" w:hAnsi="Times New Roman"/>
                <w:sz w:val="24"/>
                <w:lang w:val="ru-RU"/>
              </w:rPr>
              <w:t>8.2.2.7</w:t>
            </w:r>
            <w:r w:rsidR="00C55AA3" w:rsidRPr="005E2B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E2B79">
              <w:rPr>
                <w:rFonts w:ascii="Times New Roman" w:hAnsi="Times New Roman"/>
                <w:sz w:val="24"/>
                <w:lang w:val="ru-RU"/>
              </w:rPr>
              <w:t>контролировать речевое поведение</w:t>
            </w:r>
            <w:r w:rsidR="005E2B79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E2B79">
              <w:rPr>
                <w:rFonts w:ascii="Times New Roman" w:hAnsi="Times New Roman"/>
                <w:sz w:val="24"/>
                <w:lang w:val="ru-RU"/>
              </w:rPr>
              <w:t>8.2.2.1 использовать различные типы и форматы данных для решения задач в электронных таблицах</w:t>
            </w:r>
            <w:r w:rsidR="005E2B79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E2B79">
              <w:rPr>
                <w:rFonts w:ascii="Times New Roman" w:hAnsi="Times New Roman"/>
                <w:sz w:val="24"/>
                <w:lang w:val="ru-RU"/>
              </w:rPr>
              <w:t>8.2.2.5</w:t>
            </w:r>
            <w:r w:rsidR="00C55AA3" w:rsidRPr="005E2B7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E2B79">
              <w:rPr>
                <w:rFonts w:ascii="Times New Roman" w:hAnsi="Times New Roman"/>
                <w:sz w:val="24"/>
                <w:lang w:val="ru-RU"/>
              </w:rPr>
              <w:t xml:space="preserve">действовать по схеме и словесной </w:t>
            </w:r>
            <w:r w:rsidRPr="005E2B79">
              <w:rPr>
                <w:rFonts w:ascii="Times New Roman" w:hAnsi="Times New Roman"/>
                <w:sz w:val="24"/>
                <w:lang w:val="ru-RU"/>
              </w:rPr>
              <w:lastRenderedPageBreak/>
              <w:t>инструкции</w:t>
            </w:r>
            <w:r w:rsidR="005E2B79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0A3D3B" w:rsidRPr="005E2B79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8.2.2.4 строить графики функций, заданных в таблице</w:t>
            </w:r>
            <w:r w:rsid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5E2B79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8.2.2.8</w:t>
            </w:r>
            <w:r w:rsidR="00C55AA3"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работать по письменной инструкции</w:t>
            </w:r>
          </w:p>
        </w:tc>
      </w:tr>
      <w:tr w:rsidR="000A3D3B" w:rsidRPr="005E2B79" w:rsidTr="005E2B79">
        <w:tc>
          <w:tcPr>
            <w:tcW w:w="5000" w:type="pct"/>
            <w:gridSpan w:val="3"/>
          </w:tcPr>
          <w:p w:rsidR="000A3D3B" w:rsidRPr="005E2B79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</w:t>
            </w:r>
            <w:r w:rsidR="00C55AA3"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четверть</w:t>
            </w:r>
          </w:p>
        </w:tc>
      </w:tr>
      <w:tr w:rsidR="000A3D3B" w:rsidRPr="001E124B" w:rsidTr="005E2B79">
        <w:tc>
          <w:tcPr>
            <w:tcW w:w="942" w:type="pct"/>
            <w:vMerge w:val="restart"/>
          </w:tcPr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E2B79">
              <w:rPr>
                <w:rFonts w:ascii="Times New Roman" w:hAnsi="Times New Roman"/>
                <w:sz w:val="24"/>
                <w:lang w:val="kk-KZ"/>
              </w:rPr>
              <w:t xml:space="preserve">Интегрированные среды разработки программ </w:t>
            </w:r>
          </w:p>
        </w:tc>
        <w:tc>
          <w:tcPr>
            <w:tcW w:w="1232" w:type="pct"/>
          </w:tcPr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5E2B79">
              <w:rPr>
                <w:rFonts w:ascii="Times New Roman" w:hAnsi="Times New Roman"/>
                <w:sz w:val="24"/>
                <w:lang w:val="ru-RU" w:eastAsia="en-GB"/>
              </w:rPr>
              <w:t>Классификация программного обеспечения</w:t>
            </w:r>
          </w:p>
        </w:tc>
        <w:tc>
          <w:tcPr>
            <w:tcW w:w="2826" w:type="pct"/>
          </w:tcPr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E2B79">
              <w:rPr>
                <w:rFonts w:ascii="Times New Roman" w:hAnsi="Times New Roman"/>
                <w:sz w:val="24"/>
                <w:lang w:val="ru-RU"/>
              </w:rPr>
              <w:t>8.1.2.1 различать системное, прикладное программное обеспечение и системы программирования</w:t>
            </w:r>
            <w:r w:rsidR="005E2B79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5E2B79">
              <w:rPr>
                <w:rFonts w:ascii="Times New Roman" w:hAnsi="Times New Roman"/>
                <w:sz w:val="24"/>
                <w:lang w:val="ru-RU"/>
              </w:rPr>
              <w:t>8.1.2.2 создавать текст – рассуждение по модели</w:t>
            </w:r>
          </w:p>
        </w:tc>
      </w:tr>
      <w:tr w:rsidR="000A3D3B" w:rsidRPr="001E124B" w:rsidTr="005E2B79">
        <w:tc>
          <w:tcPr>
            <w:tcW w:w="942" w:type="pct"/>
            <w:vMerge/>
            <w:vAlign w:val="center"/>
          </w:tcPr>
          <w:p w:rsidR="000A3D3B" w:rsidRPr="005E2B79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5E2B79">
              <w:rPr>
                <w:rFonts w:ascii="Times New Roman" w:hAnsi="Times New Roman"/>
                <w:sz w:val="24"/>
                <w:lang w:val="ru-RU" w:eastAsia="en-GB"/>
              </w:rPr>
              <w:t xml:space="preserve">Компоненты интегрированной среды разработки программ </w:t>
            </w:r>
          </w:p>
        </w:tc>
        <w:tc>
          <w:tcPr>
            <w:tcW w:w="2826" w:type="pct"/>
          </w:tcPr>
          <w:p w:rsidR="000A3D3B" w:rsidRPr="005E2B79" w:rsidRDefault="000A3D3B" w:rsidP="001E1D53">
            <w:pPr>
              <w:pStyle w:val="NESTableText"/>
              <w:rPr>
                <w:sz w:val="24"/>
              </w:rPr>
            </w:pPr>
            <w:r w:rsidRPr="005E2B79">
              <w:rPr>
                <w:sz w:val="24"/>
              </w:rPr>
              <w:t xml:space="preserve">8.3.3.2 знать и использовать компоненты интегрированной среды разработки программ (С/С++, </w:t>
            </w:r>
            <w:r w:rsidR="001E1D53" w:rsidRPr="001E1D53">
              <w:rPr>
                <w:sz w:val="24"/>
                <w:lang w:val="en-US"/>
              </w:rPr>
              <w:t>Python</w:t>
            </w:r>
            <w:r w:rsidR="001E1D53" w:rsidRPr="001E1D53">
              <w:rPr>
                <w:sz w:val="24"/>
              </w:rPr>
              <w:t xml:space="preserve"> (</w:t>
            </w:r>
            <w:r w:rsidR="000911BE">
              <w:rPr>
                <w:sz w:val="24"/>
              </w:rPr>
              <w:t>пайзн</w:t>
            </w:r>
            <w:r w:rsidR="001E1D53" w:rsidRPr="001E1D53">
              <w:rPr>
                <w:sz w:val="24"/>
              </w:rPr>
              <w:t xml:space="preserve">), </w:t>
            </w:r>
            <w:r w:rsidR="001E1D53" w:rsidRPr="001E1D53">
              <w:rPr>
                <w:sz w:val="24"/>
                <w:lang w:val="en-US"/>
              </w:rPr>
              <w:t>Delphi</w:t>
            </w:r>
            <w:r w:rsidR="001E1D53" w:rsidRPr="001E1D53">
              <w:rPr>
                <w:sz w:val="24"/>
              </w:rPr>
              <w:t xml:space="preserve"> (дельфи), </w:t>
            </w:r>
            <w:r w:rsidR="001E1D53" w:rsidRPr="001E1D53">
              <w:rPr>
                <w:sz w:val="24"/>
                <w:lang w:val="en-US"/>
              </w:rPr>
              <w:t>Lazarus</w:t>
            </w:r>
            <w:r w:rsidR="001E1D53" w:rsidRPr="001E1D53">
              <w:rPr>
                <w:sz w:val="24"/>
              </w:rPr>
              <w:t xml:space="preserve"> (ла</w:t>
            </w:r>
            <w:r w:rsidR="001E1D53">
              <w:rPr>
                <w:sz w:val="24"/>
              </w:rPr>
              <w:t>зарас)</w:t>
            </w:r>
            <w:r w:rsidRPr="005E2B79">
              <w:rPr>
                <w:sz w:val="24"/>
              </w:rPr>
              <w:t>)</w:t>
            </w:r>
          </w:p>
        </w:tc>
      </w:tr>
      <w:tr w:rsidR="000A3D3B" w:rsidRPr="001E124B" w:rsidTr="005E2B79">
        <w:tc>
          <w:tcPr>
            <w:tcW w:w="942" w:type="pct"/>
            <w:vMerge/>
            <w:vAlign w:val="center"/>
          </w:tcPr>
          <w:p w:rsidR="000A3D3B" w:rsidRPr="005E2B79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5E2B79">
              <w:rPr>
                <w:rFonts w:ascii="Times New Roman" w:hAnsi="Times New Roman"/>
                <w:sz w:val="24"/>
                <w:lang w:val="ru-RU" w:eastAsia="en-GB"/>
              </w:rPr>
              <w:t xml:space="preserve">Оператор выбора </w:t>
            </w:r>
          </w:p>
        </w:tc>
        <w:tc>
          <w:tcPr>
            <w:tcW w:w="2826" w:type="pct"/>
          </w:tcPr>
          <w:p w:rsidR="000A3D3B" w:rsidRPr="005E2B79" w:rsidRDefault="000A3D3B" w:rsidP="00C55AA3">
            <w:pPr>
              <w:pStyle w:val="Tabletext"/>
              <w:tabs>
                <w:tab w:val="left" w:pos="567"/>
                <w:tab w:val="left" w:pos="1134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8.3.3.1 использовать операторы выбора и  циклов в интегрированной среде разработки программ (С/С++, 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Python (</w:t>
            </w:r>
            <w:r w:rsidR="00091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пайзн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Delphi (дельфи), Lazarus (лазарас)</w:t>
            </w: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0A3D3B" w:rsidRPr="001E124B" w:rsidTr="005E2B79">
        <w:tc>
          <w:tcPr>
            <w:tcW w:w="942" w:type="pct"/>
            <w:vMerge/>
            <w:vAlign w:val="center"/>
          </w:tcPr>
          <w:p w:rsidR="000A3D3B" w:rsidRPr="005E2B79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5E2B79">
              <w:rPr>
                <w:rFonts w:ascii="Times New Roman" w:hAnsi="Times New Roman"/>
                <w:sz w:val="24"/>
                <w:lang w:val="ru-RU" w:eastAsia="en-GB"/>
              </w:rPr>
              <w:t>Цикл с параметром</w:t>
            </w:r>
          </w:p>
        </w:tc>
        <w:tc>
          <w:tcPr>
            <w:tcW w:w="2826" w:type="pct"/>
          </w:tcPr>
          <w:p w:rsidR="000A3D3B" w:rsidRPr="005E2B79" w:rsidRDefault="000A3D3B" w:rsidP="00C55AA3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8.3.3.1 использовать операторы выбора и  циклов в интегрированной среде разработки программ (С/С++, 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Python (</w:t>
            </w:r>
            <w:r w:rsidR="00091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пайзн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Delphi (дельфи), Lazarus (лазарас)</w:t>
            </w: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0A3D3B" w:rsidRPr="001E124B" w:rsidTr="005E2B79">
        <w:tc>
          <w:tcPr>
            <w:tcW w:w="942" w:type="pct"/>
            <w:vMerge/>
            <w:vAlign w:val="center"/>
          </w:tcPr>
          <w:p w:rsidR="000A3D3B" w:rsidRPr="005E2B79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5E2B79">
              <w:rPr>
                <w:rFonts w:ascii="Times New Roman" w:hAnsi="Times New Roman"/>
                <w:sz w:val="24"/>
                <w:lang w:val="ru-RU" w:eastAsia="en-GB"/>
              </w:rPr>
              <w:t>Цикл с постусловием</w:t>
            </w:r>
          </w:p>
        </w:tc>
        <w:tc>
          <w:tcPr>
            <w:tcW w:w="2826" w:type="pct"/>
          </w:tcPr>
          <w:p w:rsidR="000A3D3B" w:rsidRPr="005E2B79" w:rsidRDefault="000A3D3B" w:rsidP="00C55AA3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8.3.3.1 использовать операторы выбора и  циклов в интегрированной среде разработки программ (С/С++, 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Python (</w:t>
            </w:r>
            <w:r w:rsidR="00091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пайзн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Delphi (дельфи), Lazarus (лазарас)</w:t>
            </w: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0A3D3B" w:rsidRPr="001E124B" w:rsidTr="005E2B79">
        <w:tc>
          <w:tcPr>
            <w:tcW w:w="942" w:type="pct"/>
            <w:vMerge/>
            <w:vAlign w:val="center"/>
          </w:tcPr>
          <w:p w:rsidR="000A3D3B" w:rsidRPr="005E2B79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5E2B79">
              <w:rPr>
                <w:rFonts w:ascii="Times New Roman" w:hAnsi="Times New Roman"/>
                <w:sz w:val="24"/>
                <w:lang w:val="ru-RU" w:eastAsia="en-GB"/>
              </w:rPr>
              <w:t>Цикл с предусловием</w:t>
            </w:r>
          </w:p>
        </w:tc>
        <w:tc>
          <w:tcPr>
            <w:tcW w:w="2826" w:type="pct"/>
          </w:tcPr>
          <w:p w:rsidR="000A3D3B" w:rsidRPr="005E2B79" w:rsidRDefault="000A3D3B" w:rsidP="00C55AA3">
            <w:pPr>
              <w:pStyle w:val="Tabletext"/>
              <w:tabs>
                <w:tab w:val="left" w:pos="567"/>
                <w:tab w:val="left" w:pos="1134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8.3.3.1 использовать операторы выбора и  циклов в интегрированной среде разработки программ (С/С++, 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Python (</w:t>
            </w:r>
            <w:r w:rsidR="00091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пайзн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Delphi (дельфи), Lazarus (лазарас)</w:t>
            </w: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0A3D3B" w:rsidRPr="005E2B79" w:rsidTr="005E2B79">
        <w:tc>
          <w:tcPr>
            <w:tcW w:w="942" w:type="pct"/>
            <w:vMerge/>
            <w:vAlign w:val="center"/>
          </w:tcPr>
          <w:p w:rsidR="000A3D3B" w:rsidRPr="005E2B79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5E2B79">
              <w:rPr>
                <w:rFonts w:ascii="Times New Roman" w:hAnsi="Times New Roman"/>
                <w:sz w:val="24"/>
                <w:lang w:val="ru-RU" w:eastAsia="en-GB"/>
              </w:rPr>
              <w:t xml:space="preserve">Трассировка алгоритма </w:t>
            </w:r>
          </w:p>
        </w:tc>
        <w:tc>
          <w:tcPr>
            <w:tcW w:w="2826" w:type="pct"/>
          </w:tcPr>
          <w:p w:rsidR="000A3D3B" w:rsidRPr="005E2B79" w:rsidRDefault="000A3D3B" w:rsidP="00C55AA3">
            <w:pPr>
              <w:pStyle w:val="Tabletext"/>
              <w:tabs>
                <w:tab w:val="left" w:pos="567"/>
                <w:tab w:val="left" w:pos="1134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8.3.2.1 осуществлять трассировку алгоритма</w:t>
            </w:r>
          </w:p>
        </w:tc>
      </w:tr>
      <w:tr w:rsidR="000A3D3B" w:rsidRPr="005E2B79" w:rsidTr="005E2B79">
        <w:tc>
          <w:tcPr>
            <w:tcW w:w="5000" w:type="pct"/>
            <w:gridSpan w:val="3"/>
          </w:tcPr>
          <w:p w:rsidR="000A3D3B" w:rsidRPr="005E2B79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четверть</w:t>
            </w:r>
          </w:p>
        </w:tc>
      </w:tr>
      <w:tr w:rsidR="000A3D3B" w:rsidRPr="005E2B79" w:rsidTr="005E2B79">
        <w:tc>
          <w:tcPr>
            <w:tcW w:w="942" w:type="pct"/>
            <w:vMerge w:val="restart"/>
          </w:tcPr>
          <w:p w:rsidR="000A3D3B" w:rsidRPr="005E2B79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E2B79">
              <w:rPr>
                <w:rFonts w:ascii="Times New Roman" w:hAnsi="Times New Roman"/>
                <w:sz w:val="24"/>
                <w:lang w:val="ru-RU"/>
              </w:rPr>
              <w:t>Решение задач в интегрированной среде разработки</w:t>
            </w:r>
          </w:p>
        </w:tc>
        <w:tc>
          <w:tcPr>
            <w:tcW w:w="1232" w:type="pct"/>
          </w:tcPr>
          <w:p w:rsidR="000A3D3B" w:rsidRPr="005E2B79" w:rsidRDefault="000A3D3B" w:rsidP="00C55AA3">
            <w:pPr>
              <w:pStyle w:val="NESTableText"/>
              <w:rPr>
                <w:sz w:val="24"/>
              </w:rPr>
            </w:pPr>
            <w:r w:rsidRPr="005E2B79">
              <w:rPr>
                <w:sz w:val="24"/>
              </w:rPr>
              <w:t>Постановка проблемы</w:t>
            </w:r>
          </w:p>
        </w:tc>
        <w:tc>
          <w:tcPr>
            <w:tcW w:w="2826" w:type="pct"/>
          </w:tcPr>
          <w:p w:rsidR="000A3D3B" w:rsidRPr="005E2B79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8.3.1.1 создавать модели задач в интегрированной среде разработки программ</w:t>
            </w:r>
            <w:r w:rsid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5E2B79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8.3.1.2 пошагово оречевлять собственные действия</w:t>
            </w:r>
          </w:p>
        </w:tc>
      </w:tr>
      <w:tr w:rsidR="000A3D3B" w:rsidRPr="001E124B" w:rsidTr="005E2B79">
        <w:tc>
          <w:tcPr>
            <w:tcW w:w="942" w:type="pct"/>
            <w:vMerge/>
            <w:vAlign w:val="center"/>
          </w:tcPr>
          <w:p w:rsidR="000A3D3B" w:rsidRPr="005E2B79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5E2B79" w:rsidRDefault="000A3D3B" w:rsidP="00C55AA3">
            <w:pPr>
              <w:pStyle w:val="NESTableText"/>
              <w:rPr>
                <w:sz w:val="24"/>
              </w:rPr>
            </w:pPr>
            <w:r w:rsidRPr="005E2B79">
              <w:rPr>
                <w:sz w:val="24"/>
              </w:rPr>
              <w:t xml:space="preserve">Разработка алгоритма </w:t>
            </w:r>
          </w:p>
        </w:tc>
        <w:tc>
          <w:tcPr>
            <w:tcW w:w="2826" w:type="pct"/>
          </w:tcPr>
          <w:p w:rsidR="000A3D3B" w:rsidRPr="005E2B79" w:rsidRDefault="00C55AA3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8.3.1.1 </w:t>
            </w:r>
            <w:r w:rsidR="000A3D3B"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модели задач в интегрированной среде разработки программ</w:t>
            </w:r>
            <w:r w:rsid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5E2B79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8.3.1.2 пошагово оречевлять</w:t>
            </w:r>
            <w:r w:rsidR="00C55AA3"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собственные действия</w:t>
            </w:r>
            <w:r w:rsid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5E2B79" w:rsidRDefault="000A3D3B" w:rsidP="00C55AA3">
            <w:pPr>
              <w:pStyle w:val="NESTableText"/>
              <w:rPr>
                <w:sz w:val="24"/>
              </w:rPr>
            </w:pPr>
            <w:r w:rsidRPr="005E2B79">
              <w:rPr>
                <w:sz w:val="24"/>
              </w:rPr>
              <w:t>8.3.2.1 осуществлять трассировку алгоритма</w:t>
            </w:r>
          </w:p>
        </w:tc>
      </w:tr>
      <w:tr w:rsidR="000A3D3B" w:rsidRPr="001E124B" w:rsidTr="005E2B79">
        <w:tc>
          <w:tcPr>
            <w:tcW w:w="942" w:type="pct"/>
            <w:vMerge/>
            <w:vAlign w:val="center"/>
          </w:tcPr>
          <w:p w:rsidR="000A3D3B" w:rsidRPr="005E2B79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5E2B79" w:rsidRDefault="000A3D3B" w:rsidP="00C55AA3">
            <w:pPr>
              <w:pStyle w:val="NESTableText"/>
              <w:rPr>
                <w:sz w:val="24"/>
              </w:rPr>
            </w:pPr>
            <w:r w:rsidRPr="005E2B79">
              <w:rPr>
                <w:sz w:val="24"/>
              </w:rPr>
              <w:t>Программирование алгоритма</w:t>
            </w:r>
          </w:p>
        </w:tc>
        <w:tc>
          <w:tcPr>
            <w:tcW w:w="2826" w:type="pct"/>
          </w:tcPr>
          <w:p w:rsidR="000A3D3B" w:rsidRPr="005E2B79" w:rsidRDefault="000A3D3B" w:rsidP="000A3D3B">
            <w:pPr>
              <w:pStyle w:val="Tabletext"/>
              <w:tabs>
                <w:tab w:val="left" w:pos="567"/>
                <w:tab w:val="left" w:pos="1134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8.3.1.1 создавать модели задач в интегрированной среде разработки программ (С/С++, 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Python (</w:t>
            </w:r>
            <w:r w:rsidR="00091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пайзн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Delphi (дельфи), Lazarus (лазарас)</w:t>
            </w: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5E2B79" w:rsidRDefault="000A3D3B" w:rsidP="000A3D3B">
            <w:pPr>
              <w:pStyle w:val="Tabletext"/>
              <w:tabs>
                <w:tab w:val="left" w:pos="567"/>
                <w:tab w:val="left" w:pos="1134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8.3.1.2 пошагово оречевлять</w:t>
            </w:r>
            <w:r w:rsid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собственные действия</w:t>
            </w:r>
            <w:r w:rsid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5E2B79" w:rsidRDefault="000A3D3B" w:rsidP="000A3D3B">
            <w:pPr>
              <w:pStyle w:val="Tabletext"/>
              <w:tabs>
                <w:tab w:val="clear" w:pos="206"/>
                <w:tab w:val="left" w:pos="34"/>
                <w:tab w:val="left" w:pos="567"/>
                <w:tab w:val="left" w:pos="1134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8.3.3.2 знать и использовать компоненты интегрированной среды разработки программ (С/С++, 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Python (</w:t>
            </w:r>
            <w:r w:rsidR="00091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пайзн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Delphi (дельфи), Lazarus (лазарас)</w:t>
            </w: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5E2B79" w:rsidRDefault="000A3D3B" w:rsidP="00C55AA3">
            <w:pPr>
              <w:pStyle w:val="NESTableText"/>
              <w:rPr>
                <w:sz w:val="24"/>
              </w:rPr>
            </w:pPr>
            <w:r w:rsidRPr="005E2B79">
              <w:rPr>
                <w:sz w:val="24"/>
              </w:rPr>
              <w:t xml:space="preserve">8.3.3.1 использовать операторы выбора и  циклов в </w:t>
            </w:r>
            <w:r w:rsidRPr="005E2B79">
              <w:rPr>
                <w:sz w:val="24"/>
              </w:rPr>
              <w:lastRenderedPageBreak/>
              <w:t xml:space="preserve">интегрированной среде разработки программ (С/С++, </w:t>
            </w:r>
            <w:r w:rsidR="001E1D53" w:rsidRPr="001E1D53">
              <w:rPr>
                <w:sz w:val="24"/>
              </w:rPr>
              <w:t>Python (</w:t>
            </w:r>
            <w:r w:rsidR="000911BE">
              <w:rPr>
                <w:sz w:val="24"/>
              </w:rPr>
              <w:t>пайзн</w:t>
            </w:r>
            <w:r w:rsidR="001E1D53" w:rsidRPr="001E1D53">
              <w:rPr>
                <w:sz w:val="24"/>
              </w:rPr>
              <w:t>), Delphi (дельфи), Lazarus (лазарас)</w:t>
            </w:r>
            <w:r w:rsidRPr="005E2B79">
              <w:rPr>
                <w:sz w:val="24"/>
              </w:rPr>
              <w:t>)</w:t>
            </w:r>
          </w:p>
        </w:tc>
      </w:tr>
      <w:tr w:rsidR="000A3D3B" w:rsidRPr="001E124B" w:rsidTr="005E2B79">
        <w:tc>
          <w:tcPr>
            <w:tcW w:w="942" w:type="pct"/>
            <w:vMerge/>
            <w:vAlign w:val="center"/>
          </w:tcPr>
          <w:p w:rsidR="000A3D3B" w:rsidRPr="005E2B79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5E2B79" w:rsidRDefault="000A3D3B" w:rsidP="00C55AA3">
            <w:pPr>
              <w:pStyle w:val="NESTableText"/>
              <w:rPr>
                <w:sz w:val="24"/>
              </w:rPr>
            </w:pPr>
            <w:r w:rsidRPr="005E2B79">
              <w:rPr>
                <w:sz w:val="24"/>
              </w:rPr>
              <w:t>Тестирование программы</w:t>
            </w:r>
          </w:p>
        </w:tc>
        <w:tc>
          <w:tcPr>
            <w:tcW w:w="2826" w:type="pct"/>
          </w:tcPr>
          <w:p w:rsidR="000A3D3B" w:rsidRPr="005E2B79" w:rsidRDefault="000A3D3B" w:rsidP="000A3D3B">
            <w:pPr>
              <w:pStyle w:val="Tabletext"/>
              <w:tabs>
                <w:tab w:val="left" w:pos="567"/>
                <w:tab w:val="left" w:pos="1134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8.3.1.1 создавать модели задач в интегрированной среде разработки программ (С/С++, 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Python (</w:t>
            </w:r>
            <w:r w:rsidR="00091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пайзн</w:t>
            </w:r>
            <w:r w:rsidR="001E1D53" w:rsidRPr="001E1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Delphi (дельфи), Lazarus (лазарас)</w:t>
            </w: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5E2B79" w:rsidRDefault="000A3D3B" w:rsidP="000A3D3B">
            <w:pPr>
              <w:pStyle w:val="Tabletext"/>
              <w:tabs>
                <w:tab w:val="left" w:pos="567"/>
                <w:tab w:val="left" w:pos="1134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8.3.1.2 пошагово оречевлять собственные действия</w:t>
            </w:r>
            <w:r w:rsid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A3D3B" w:rsidRPr="005E2B79" w:rsidRDefault="000A3D3B" w:rsidP="000A3D3B">
            <w:pPr>
              <w:pStyle w:val="Tabletext"/>
              <w:tabs>
                <w:tab w:val="left" w:pos="567"/>
                <w:tab w:val="left" w:pos="1134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2B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8.3.2.1 осуществлять трассировку алгоритма</w:t>
            </w:r>
          </w:p>
        </w:tc>
      </w:tr>
    </w:tbl>
    <w:p w:rsidR="00C55AA3" w:rsidRPr="00CD7758" w:rsidRDefault="00C55AA3" w:rsidP="00C55AA3">
      <w:pPr>
        <w:pStyle w:val="af3"/>
        <w:widowControl w:val="0"/>
        <w:tabs>
          <w:tab w:val="left" w:pos="567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2957A1" w:rsidRPr="00CD7758" w:rsidRDefault="002957A1" w:rsidP="00C55AA3">
      <w:pPr>
        <w:pStyle w:val="af3"/>
        <w:widowControl w:val="0"/>
        <w:tabs>
          <w:tab w:val="left" w:pos="567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CD7758">
        <w:rPr>
          <w:rFonts w:ascii="Times New Roman" w:hAnsi="Times New Roman"/>
          <w:sz w:val="24"/>
          <w:szCs w:val="28"/>
          <w:lang w:val="kk-KZ"/>
        </w:rPr>
        <w:t>5) 9 класс</w:t>
      </w:r>
      <w:r w:rsidR="000A3D3B" w:rsidRPr="00CD7758">
        <w:rPr>
          <w:rFonts w:ascii="Times New Roman" w:hAnsi="Times New Roman"/>
          <w:sz w:val="24"/>
          <w:szCs w:val="28"/>
          <w:lang w:val="kk-KZ"/>
        </w:rPr>
        <w:t>:</w:t>
      </w:r>
    </w:p>
    <w:p w:rsidR="002957A1" w:rsidRPr="00CD7758" w:rsidRDefault="00B62445" w:rsidP="00C55AA3">
      <w:pPr>
        <w:tabs>
          <w:tab w:val="left" w:pos="567"/>
          <w:tab w:val="left" w:pos="709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таблица 5</w:t>
      </w:r>
    </w:p>
    <w:p w:rsidR="00C55AA3" w:rsidRPr="00CD7758" w:rsidRDefault="00C55AA3" w:rsidP="00C55AA3">
      <w:pPr>
        <w:tabs>
          <w:tab w:val="left" w:pos="567"/>
          <w:tab w:val="left" w:pos="709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2410"/>
        <w:gridCol w:w="5528"/>
      </w:tblGrid>
      <w:tr w:rsidR="000A3D3B" w:rsidRPr="000A3D3B" w:rsidTr="005E2B79">
        <w:tc>
          <w:tcPr>
            <w:tcW w:w="942" w:type="pct"/>
          </w:tcPr>
          <w:p w:rsidR="000A3D3B" w:rsidRPr="000A3D3B" w:rsidRDefault="000A3D3B" w:rsidP="00C55AA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0A3D3B">
              <w:rPr>
                <w:rFonts w:ascii="Times New Roman" w:hAnsi="Times New Roman"/>
                <w:sz w:val="24"/>
              </w:rPr>
              <w:t xml:space="preserve">Раздел </w:t>
            </w:r>
            <w:r w:rsidRPr="000A3D3B">
              <w:rPr>
                <w:rFonts w:ascii="Times New Roman" w:hAnsi="Times New Roman"/>
                <w:sz w:val="24"/>
                <w:lang w:val="kk-KZ"/>
              </w:rPr>
              <w:t>долгосрочного плана</w:t>
            </w:r>
          </w:p>
        </w:tc>
        <w:tc>
          <w:tcPr>
            <w:tcW w:w="1232" w:type="pct"/>
          </w:tcPr>
          <w:p w:rsidR="000A3D3B" w:rsidRPr="000A3D3B" w:rsidRDefault="000A3D3B" w:rsidP="00C55AA3">
            <w:pPr>
              <w:tabs>
                <w:tab w:val="left" w:pos="1032"/>
                <w:tab w:val="center" w:pos="1996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0A3D3B">
              <w:rPr>
                <w:rFonts w:ascii="Times New Roman" w:hAnsi="Times New Roman"/>
                <w:sz w:val="24"/>
                <w:lang w:val="kk-KZ"/>
              </w:rPr>
              <w:t>Содержание раздела долгосрочного плана</w:t>
            </w:r>
          </w:p>
        </w:tc>
        <w:tc>
          <w:tcPr>
            <w:tcW w:w="2826" w:type="pct"/>
          </w:tcPr>
          <w:p w:rsidR="000A3D3B" w:rsidRPr="000A3D3B" w:rsidRDefault="000A3D3B" w:rsidP="00C55AA3">
            <w:pPr>
              <w:tabs>
                <w:tab w:val="left" w:pos="567"/>
              </w:tabs>
              <w:spacing w:line="240" w:lineRule="auto"/>
              <w:ind w:left="2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kk-KZ"/>
              </w:rPr>
              <w:t>Цели обучения</w:t>
            </w:r>
          </w:p>
        </w:tc>
      </w:tr>
      <w:tr w:rsidR="000A3D3B" w:rsidRPr="000A3D3B" w:rsidTr="005E2B79">
        <w:tc>
          <w:tcPr>
            <w:tcW w:w="5000" w:type="pct"/>
            <w:gridSpan w:val="3"/>
          </w:tcPr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ind w:left="2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t>1 четверть</w:t>
            </w:r>
          </w:p>
        </w:tc>
      </w:tr>
      <w:tr w:rsidR="000A3D3B" w:rsidRPr="001E124B" w:rsidTr="005E2B79">
        <w:tc>
          <w:tcPr>
            <w:tcW w:w="942" w:type="pct"/>
            <w:vMerge w:val="restart"/>
          </w:tcPr>
          <w:p w:rsidR="000A3D3B" w:rsidRPr="000A3D3B" w:rsidRDefault="000A3D3B" w:rsidP="000A3D3B">
            <w:pPr>
              <w:tabs>
                <w:tab w:val="left" w:pos="426"/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kk-KZ"/>
              </w:rPr>
              <w:t>Работа с информацией</w:t>
            </w:r>
          </w:p>
        </w:tc>
        <w:tc>
          <w:tcPr>
            <w:tcW w:w="1232" w:type="pct"/>
          </w:tcPr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t>Свойства информации</w:t>
            </w:r>
          </w:p>
        </w:tc>
        <w:tc>
          <w:tcPr>
            <w:tcW w:w="2826" w:type="pct"/>
          </w:tcPr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t>9.2.1.1 определять свойства информации (актуальность, точность, достоверность, ценность)</w:t>
            </w:r>
            <w:r w:rsidR="00886C14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t>9.2.1.2 задавать вопросы к тексту</w:t>
            </w:r>
            <w:r w:rsidR="00886C14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0A3D3B" w:rsidRPr="000A3D3B" w:rsidRDefault="00C55AA3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9.4.1.1 </w:t>
            </w:r>
            <w:r w:rsidR="000A3D3B" w:rsidRPr="000A3D3B">
              <w:rPr>
                <w:rFonts w:ascii="Times New Roman" w:hAnsi="Times New Roman"/>
                <w:sz w:val="24"/>
                <w:lang w:val="ru-RU"/>
              </w:rPr>
              <w:t>критически оценивать риски, связанные с продолжительным использованием компьютеров</w:t>
            </w:r>
            <w:r w:rsidR="00886C14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0A3D3B" w:rsidRPr="000A3D3B" w:rsidRDefault="00C55AA3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9.4.1.2 </w:t>
            </w:r>
            <w:r w:rsidR="000A3D3B" w:rsidRPr="000A3D3B">
              <w:rPr>
                <w:rFonts w:ascii="Times New Roman" w:hAnsi="Times New Roman"/>
                <w:sz w:val="24"/>
                <w:lang w:val="ru-RU"/>
              </w:rPr>
              <w:t>создавать информативные сообщения в письменной форме, редактировать их</w:t>
            </w:r>
          </w:p>
        </w:tc>
      </w:tr>
      <w:tr w:rsidR="000A3D3B" w:rsidRPr="000A3D3B" w:rsidTr="005E2B79">
        <w:tc>
          <w:tcPr>
            <w:tcW w:w="942" w:type="pct"/>
            <w:vMerge/>
            <w:vAlign w:val="center"/>
          </w:tcPr>
          <w:p w:rsidR="000A3D3B" w:rsidRPr="000A3D3B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t>Совместная работа с документами</w:t>
            </w:r>
          </w:p>
        </w:tc>
        <w:tc>
          <w:tcPr>
            <w:tcW w:w="2826" w:type="pct"/>
          </w:tcPr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t xml:space="preserve">9.1.3.1 осуществлять </w:t>
            </w:r>
            <w:r w:rsidRPr="000A3D3B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совместную работу с документами с использованием облачных технологий под руководством учителя</w:t>
            </w:r>
            <w:r w:rsidR="00886C14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</w:p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t xml:space="preserve">9.1.3.2 </w:t>
            </w:r>
            <w:r w:rsidRPr="000A3D3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навыком активного слушания</w:t>
            </w:r>
          </w:p>
        </w:tc>
      </w:tr>
      <w:tr w:rsidR="000A3D3B" w:rsidRPr="001E124B" w:rsidTr="005E2B79">
        <w:tc>
          <w:tcPr>
            <w:tcW w:w="942" w:type="pct"/>
            <w:vMerge/>
            <w:vAlign w:val="center"/>
          </w:tcPr>
          <w:p w:rsidR="000A3D3B" w:rsidRPr="000A3D3B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t>Сетевой этикет</w:t>
            </w:r>
          </w:p>
        </w:tc>
        <w:tc>
          <w:tcPr>
            <w:tcW w:w="2826" w:type="pct"/>
          </w:tcPr>
          <w:p w:rsidR="000A3D3B" w:rsidRPr="000A3D3B" w:rsidRDefault="00C55AA3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9.4.2.1 </w:t>
            </w:r>
            <w:r w:rsidR="000A3D3B" w:rsidRPr="000A3D3B">
              <w:rPr>
                <w:rFonts w:ascii="Times New Roman" w:hAnsi="Times New Roman"/>
                <w:sz w:val="24"/>
                <w:lang w:val="ru-RU"/>
              </w:rPr>
              <w:t>рассуждать о последствиях нарушения этических и правовых норм в сети</w:t>
            </w:r>
            <w:r w:rsidR="00886C14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t>9.4.2.2 высказывать свою точку зрения на события и поступки</w:t>
            </w:r>
          </w:p>
        </w:tc>
      </w:tr>
      <w:tr w:rsidR="000A3D3B" w:rsidRPr="000A3D3B" w:rsidTr="005E2B79">
        <w:tc>
          <w:tcPr>
            <w:tcW w:w="5000" w:type="pct"/>
            <w:gridSpan w:val="3"/>
          </w:tcPr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t>2 четверть</w:t>
            </w:r>
          </w:p>
        </w:tc>
      </w:tr>
      <w:tr w:rsidR="000A3D3B" w:rsidRPr="001E124B" w:rsidTr="005E2B79">
        <w:tc>
          <w:tcPr>
            <w:tcW w:w="942" w:type="pct"/>
            <w:vMerge w:val="restart"/>
          </w:tcPr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kk-KZ"/>
              </w:rPr>
              <w:t xml:space="preserve">Выбираем компьютер </w:t>
            </w:r>
          </w:p>
        </w:tc>
        <w:tc>
          <w:tcPr>
            <w:tcW w:w="1232" w:type="pct"/>
          </w:tcPr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t xml:space="preserve">Конфигурация компьютера </w:t>
            </w:r>
          </w:p>
        </w:tc>
        <w:tc>
          <w:tcPr>
            <w:tcW w:w="2826" w:type="pct"/>
          </w:tcPr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t>9.1.1.1 выбирать конфигурацию компьютера в зависимости от его назначения</w:t>
            </w:r>
            <w:r w:rsidR="00886C14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0A3D3B" w:rsidRPr="000A3D3B" w:rsidRDefault="00C55AA3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9.1.1.2 </w:t>
            </w:r>
            <w:r w:rsidR="000A3D3B" w:rsidRPr="000A3D3B">
              <w:rPr>
                <w:rFonts w:ascii="Times New Roman" w:hAnsi="Times New Roman"/>
                <w:sz w:val="24"/>
                <w:lang w:val="ru-RU"/>
              </w:rPr>
              <w:t>адекватно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A3D3B" w:rsidRPr="000A3D3B">
              <w:rPr>
                <w:rFonts w:ascii="Times New Roman" w:hAnsi="Times New Roman"/>
                <w:sz w:val="24"/>
                <w:lang w:val="ru-RU"/>
              </w:rPr>
              <w:t>оценивать собственное речевое поведение и поведение окружающих по критериям</w:t>
            </w:r>
          </w:p>
        </w:tc>
      </w:tr>
      <w:tr w:rsidR="000A3D3B" w:rsidRPr="001E124B" w:rsidTr="005E2B79">
        <w:tc>
          <w:tcPr>
            <w:tcW w:w="942" w:type="pct"/>
            <w:vMerge/>
            <w:vAlign w:val="center"/>
          </w:tcPr>
          <w:p w:rsidR="000A3D3B" w:rsidRPr="000A3D3B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t>Выбор программного обеспечения</w:t>
            </w:r>
          </w:p>
        </w:tc>
        <w:tc>
          <w:tcPr>
            <w:tcW w:w="2826" w:type="pct"/>
          </w:tcPr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t>9.1.2.1 выбирать программное обеспечение в зависимо</w:t>
            </w:r>
            <w:r w:rsidR="00886C14">
              <w:rPr>
                <w:rFonts w:ascii="Times New Roman" w:hAnsi="Times New Roman"/>
                <w:sz w:val="24"/>
                <w:lang w:val="ru-RU"/>
              </w:rPr>
              <w:t>сти от потребности пользователя;</w:t>
            </w:r>
          </w:p>
          <w:p w:rsidR="000A3D3B" w:rsidRPr="000A3D3B" w:rsidRDefault="00C55AA3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9.1.2.2 </w:t>
            </w:r>
            <w:r w:rsidR="000A3D3B" w:rsidRPr="000A3D3B">
              <w:rPr>
                <w:rFonts w:ascii="Times New Roman" w:hAnsi="Times New Roman"/>
                <w:sz w:val="24"/>
                <w:lang w:val="ru-RU"/>
              </w:rPr>
              <w:t>преобразовывать высказывания, используя смысловые эквиваленты</w:t>
            </w:r>
          </w:p>
        </w:tc>
      </w:tr>
      <w:tr w:rsidR="000A3D3B" w:rsidRPr="000A3D3B" w:rsidTr="005E2B79">
        <w:tc>
          <w:tcPr>
            <w:tcW w:w="942" w:type="pct"/>
            <w:vMerge/>
            <w:vAlign w:val="center"/>
          </w:tcPr>
          <w:p w:rsidR="000A3D3B" w:rsidRPr="000A3D3B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</w:tcPr>
          <w:p w:rsidR="000A3D3B" w:rsidRPr="000A3D3B" w:rsidRDefault="00C55AA3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lang w:val="ru-RU"/>
              </w:rPr>
              <w:t>Расчет стоимости компьютера»</w:t>
            </w:r>
            <w:r w:rsidR="000A3D3B" w:rsidRPr="000A3D3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2826" w:type="pct"/>
          </w:tcPr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t>9.1.1.1 выбирать конфигурацию компьютера в зависимости от его назначения</w:t>
            </w:r>
            <w:r w:rsidR="00886C14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t>9.1.1.2 адекватно</w:t>
            </w:r>
            <w:r w:rsidR="00C55AA3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A3D3B">
              <w:rPr>
                <w:rFonts w:ascii="Times New Roman" w:hAnsi="Times New Roman"/>
                <w:sz w:val="24"/>
                <w:lang w:val="ru-RU"/>
              </w:rPr>
              <w:t>оценивать собственное речевое поведение и поведение окружающих по критериям</w:t>
            </w:r>
            <w:r w:rsidR="00886C14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t>9.1.2.1 выбирать программное обеспечение в зависимости от п</w:t>
            </w:r>
            <w:r w:rsidR="00C55AA3">
              <w:rPr>
                <w:rFonts w:ascii="Times New Roman" w:hAnsi="Times New Roman"/>
                <w:sz w:val="24"/>
                <w:lang w:val="ru-RU"/>
              </w:rPr>
              <w:t>отребности пользователя</w:t>
            </w:r>
            <w:r w:rsidR="00886C14">
              <w:rPr>
                <w:rFonts w:ascii="Times New Roman" w:hAnsi="Times New Roman"/>
                <w:sz w:val="24"/>
                <w:lang w:val="ru-RU"/>
              </w:rPr>
              <w:t>;</w:t>
            </w:r>
            <w:r w:rsidR="00C55AA3">
              <w:rPr>
                <w:rFonts w:ascii="Times New Roman" w:hAnsi="Times New Roman"/>
                <w:sz w:val="24"/>
                <w:lang w:val="ru-RU"/>
              </w:rPr>
              <w:t xml:space="preserve"> 9.1.2.2 </w:t>
            </w:r>
            <w:r w:rsidRPr="000A3D3B">
              <w:rPr>
                <w:rFonts w:ascii="Times New Roman" w:hAnsi="Times New Roman"/>
                <w:sz w:val="24"/>
                <w:lang w:val="ru-RU"/>
              </w:rPr>
              <w:t>преобразовывать высказывания, используя смысловые эквиваленты</w:t>
            </w:r>
            <w:r w:rsidR="00886C14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lastRenderedPageBreak/>
              <w:t>9.3.1.1 разрабатывать и исследовать модели процессов (физических, биологических, экономических) в электронных таблицах под руководством учителя</w:t>
            </w:r>
            <w:r w:rsidR="00886C14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t>9.3.1.2</w:t>
            </w:r>
            <w:r w:rsidR="00C55AA3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A3D3B">
              <w:rPr>
                <w:rFonts w:ascii="Times New Roman" w:hAnsi="Times New Roman"/>
                <w:sz w:val="24"/>
                <w:lang w:val="ru-RU"/>
              </w:rPr>
              <w:t>владеть навыками смыслового чтения</w:t>
            </w:r>
          </w:p>
        </w:tc>
      </w:tr>
      <w:tr w:rsidR="000A3D3B" w:rsidRPr="000A3D3B" w:rsidTr="005E2B79">
        <w:tc>
          <w:tcPr>
            <w:tcW w:w="5000" w:type="pct"/>
            <w:gridSpan w:val="3"/>
          </w:tcPr>
          <w:p w:rsidR="000A3D3B" w:rsidRPr="000A3D3B" w:rsidRDefault="000A3D3B" w:rsidP="000A3D3B">
            <w:pPr>
              <w:pStyle w:val="Tabletext"/>
              <w:tabs>
                <w:tab w:val="left" w:pos="567"/>
              </w:tabs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3D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 четверть</w:t>
            </w:r>
          </w:p>
        </w:tc>
      </w:tr>
      <w:tr w:rsidR="000A3D3B" w:rsidRPr="001E124B" w:rsidTr="005E2B79">
        <w:trPr>
          <w:trHeight w:hRule="exact" w:val="1120"/>
        </w:trPr>
        <w:tc>
          <w:tcPr>
            <w:tcW w:w="942" w:type="pct"/>
            <w:vMerge w:val="restart"/>
          </w:tcPr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0A3D3B">
              <w:rPr>
                <w:rFonts w:ascii="Times New Roman" w:hAnsi="Times New Roman"/>
                <w:sz w:val="24"/>
                <w:lang w:val="kk-KZ"/>
              </w:rPr>
              <w:t xml:space="preserve">Базы данных </w:t>
            </w:r>
          </w:p>
        </w:tc>
        <w:tc>
          <w:tcPr>
            <w:tcW w:w="1232" w:type="pct"/>
          </w:tcPr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t>Базы данных</w:t>
            </w:r>
          </w:p>
        </w:tc>
        <w:tc>
          <w:tcPr>
            <w:tcW w:w="2826" w:type="pct"/>
          </w:tcPr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t>9.2.2.1 объяснять термины «базы данных, запись, поле»</w:t>
            </w:r>
            <w:r w:rsidR="00886C14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0A3D3B" w:rsidRPr="000A3D3B" w:rsidRDefault="00C55AA3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9.2.2.4 </w:t>
            </w:r>
            <w:r w:rsidR="000A3D3B" w:rsidRPr="000A3D3B">
              <w:rPr>
                <w:rFonts w:ascii="Times New Roman" w:hAnsi="Times New Roman"/>
                <w:sz w:val="24"/>
                <w:lang w:val="ru-RU"/>
              </w:rPr>
              <w:t>продуктивно решать коммуникативные задачи при работе</w:t>
            </w:r>
            <w:r w:rsidR="00886C1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A3D3B" w:rsidRPr="000A3D3B">
              <w:rPr>
                <w:rFonts w:ascii="Times New Roman" w:hAnsi="Times New Roman"/>
                <w:sz w:val="24"/>
                <w:lang w:val="ru-RU"/>
              </w:rPr>
              <w:t>в</w:t>
            </w:r>
            <w:r w:rsidR="00886C1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A3D3B" w:rsidRPr="000A3D3B">
              <w:rPr>
                <w:rFonts w:ascii="Times New Roman" w:hAnsi="Times New Roman"/>
                <w:sz w:val="24"/>
                <w:lang w:val="ru-RU"/>
              </w:rPr>
              <w:t>группе</w:t>
            </w:r>
          </w:p>
        </w:tc>
      </w:tr>
      <w:tr w:rsidR="000A3D3B" w:rsidRPr="001E124B" w:rsidTr="005E2B79">
        <w:tc>
          <w:tcPr>
            <w:tcW w:w="942" w:type="pct"/>
            <w:vMerge/>
            <w:vAlign w:val="center"/>
          </w:tcPr>
          <w:p w:rsidR="000A3D3B" w:rsidRPr="000A3D3B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232" w:type="pct"/>
          </w:tcPr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t>Создание базы данных в электронных таблицах</w:t>
            </w:r>
          </w:p>
        </w:tc>
        <w:tc>
          <w:tcPr>
            <w:tcW w:w="2826" w:type="pct"/>
          </w:tcPr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t>9.2.2.2 создавать базу данных в электронной таблице под руководством учителя</w:t>
            </w:r>
            <w:r w:rsidR="00886C14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0A3D3B" w:rsidRPr="000A3D3B" w:rsidRDefault="00C55AA3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9.2.2.5</w:t>
            </w:r>
            <w:r w:rsidR="000A3D3B" w:rsidRPr="000A3D3B">
              <w:rPr>
                <w:rFonts w:ascii="Times New Roman" w:hAnsi="Times New Roman"/>
                <w:sz w:val="24"/>
                <w:lang w:val="ru-RU"/>
              </w:rPr>
              <w:t xml:space="preserve"> составлять монолог – рассуждение по шаблону и опорным словам</w:t>
            </w:r>
          </w:p>
        </w:tc>
      </w:tr>
      <w:tr w:rsidR="000A3D3B" w:rsidRPr="001E124B" w:rsidTr="005E2B79">
        <w:trPr>
          <w:trHeight w:val="285"/>
        </w:trPr>
        <w:tc>
          <w:tcPr>
            <w:tcW w:w="942" w:type="pct"/>
            <w:vMerge/>
            <w:vAlign w:val="center"/>
          </w:tcPr>
          <w:p w:rsidR="000A3D3B" w:rsidRPr="000A3D3B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232" w:type="pct"/>
          </w:tcPr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t>Методы поиска информации</w:t>
            </w:r>
          </w:p>
        </w:tc>
        <w:tc>
          <w:tcPr>
            <w:tcW w:w="2826" w:type="pct"/>
          </w:tcPr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t>9.2.2.</w:t>
            </w:r>
            <w:r w:rsidR="00C55AA3">
              <w:rPr>
                <w:rFonts w:ascii="Times New Roman" w:hAnsi="Times New Roman"/>
                <w:sz w:val="24"/>
                <w:lang w:val="ru-RU"/>
              </w:rPr>
              <w:t>3 </w:t>
            </w:r>
            <w:r w:rsidRPr="000A3D3B">
              <w:rPr>
                <w:rFonts w:ascii="Times New Roman" w:hAnsi="Times New Roman"/>
                <w:sz w:val="24"/>
                <w:lang w:val="ru-RU"/>
              </w:rPr>
              <w:t>создавать таблицы базы данных средствами табличного процессора</w:t>
            </w:r>
            <w:r w:rsidR="00886C14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t>9.2.2.6 работать по зрительной и словесной инструкции</w:t>
            </w:r>
          </w:p>
        </w:tc>
      </w:tr>
      <w:tr w:rsidR="000A3D3B" w:rsidRPr="000A3D3B" w:rsidTr="005E2B79">
        <w:trPr>
          <w:trHeight w:val="285"/>
        </w:trPr>
        <w:tc>
          <w:tcPr>
            <w:tcW w:w="5000" w:type="pct"/>
            <w:gridSpan w:val="3"/>
            <w:vAlign w:val="center"/>
          </w:tcPr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t>4 четверть</w:t>
            </w:r>
          </w:p>
        </w:tc>
      </w:tr>
      <w:tr w:rsidR="000A3D3B" w:rsidRPr="001E124B" w:rsidTr="005E2B79">
        <w:trPr>
          <w:trHeight w:val="300"/>
        </w:trPr>
        <w:tc>
          <w:tcPr>
            <w:tcW w:w="942" w:type="pct"/>
            <w:vMerge w:val="restart"/>
          </w:tcPr>
          <w:p w:rsidR="000A3D3B" w:rsidRPr="000A3D3B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0A3D3B">
              <w:rPr>
                <w:rFonts w:ascii="Times New Roman" w:hAnsi="Times New Roman"/>
                <w:sz w:val="24"/>
                <w:lang w:val="kk-KZ"/>
              </w:rPr>
              <w:t>Базы данных</w:t>
            </w:r>
          </w:p>
        </w:tc>
        <w:tc>
          <w:tcPr>
            <w:tcW w:w="1232" w:type="pct"/>
          </w:tcPr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t>Сортировка и фильтрация данных</w:t>
            </w:r>
          </w:p>
        </w:tc>
        <w:tc>
          <w:tcPr>
            <w:tcW w:w="2826" w:type="pct"/>
          </w:tcPr>
          <w:p w:rsidR="000A3D3B" w:rsidRPr="000A3D3B" w:rsidRDefault="00C55AA3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9.2.2.3 </w:t>
            </w:r>
            <w:r w:rsidR="000A3D3B" w:rsidRPr="000A3D3B">
              <w:rPr>
                <w:rFonts w:ascii="Times New Roman" w:hAnsi="Times New Roman"/>
                <w:sz w:val="24"/>
                <w:lang w:val="ru-RU"/>
              </w:rPr>
              <w:t>создавать таблицы базы данных средствами табличного процессора</w:t>
            </w:r>
            <w:r w:rsidR="00886C14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t>9.2.2.6 работать по зрительной и словесной инструкции</w:t>
            </w:r>
          </w:p>
        </w:tc>
      </w:tr>
      <w:tr w:rsidR="000A3D3B" w:rsidRPr="001E124B" w:rsidTr="005E2B79">
        <w:trPr>
          <w:trHeight w:val="119"/>
        </w:trPr>
        <w:tc>
          <w:tcPr>
            <w:tcW w:w="942" w:type="pct"/>
            <w:vMerge/>
            <w:vAlign w:val="center"/>
          </w:tcPr>
          <w:p w:rsidR="000A3D3B" w:rsidRPr="000A3D3B" w:rsidRDefault="000A3D3B" w:rsidP="000A3D3B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232" w:type="pct"/>
          </w:tcPr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t xml:space="preserve">Работа с базой данных </w:t>
            </w:r>
          </w:p>
        </w:tc>
        <w:tc>
          <w:tcPr>
            <w:tcW w:w="2826" w:type="pct"/>
          </w:tcPr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t>9.2.2.2 создавать базу данных в электронной таблице под руководством учителя</w:t>
            </w:r>
            <w:r w:rsidR="00886C14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t>9.2.2.5 составлять монолог – рассуждение по шаблону и опорным словам</w:t>
            </w:r>
            <w:r w:rsidR="00886C14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t>9.2.2.3 создавать таблицы базы данных средствами табличного процессора</w:t>
            </w:r>
            <w:r w:rsidR="00886C14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0A3D3B" w:rsidRPr="000A3D3B" w:rsidRDefault="000A3D3B" w:rsidP="000A3D3B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A3D3B">
              <w:rPr>
                <w:rFonts w:ascii="Times New Roman" w:hAnsi="Times New Roman"/>
                <w:sz w:val="24"/>
                <w:lang w:val="ru-RU"/>
              </w:rPr>
              <w:t>9.2.2.6 работать по зрительной и словесной инструкции</w:t>
            </w:r>
          </w:p>
        </w:tc>
      </w:tr>
    </w:tbl>
    <w:p w:rsidR="00C55AA3" w:rsidRPr="00CD7758" w:rsidRDefault="00C55AA3" w:rsidP="0071071B">
      <w:pPr>
        <w:pStyle w:val="af3"/>
        <w:widowControl w:val="0"/>
        <w:tabs>
          <w:tab w:val="left" w:pos="567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2957A1" w:rsidRPr="00CD7758" w:rsidRDefault="002957A1" w:rsidP="00C55AA3">
      <w:pPr>
        <w:pStyle w:val="af3"/>
        <w:widowControl w:val="0"/>
        <w:tabs>
          <w:tab w:val="left" w:pos="567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CD7758">
        <w:rPr>
          <w:rFonts w:ascii="Times New Roman" w:hAnsi="Times New Roman"/>
          <w:sz w:val="24"/>
          <w:szCs w:val="28"/>
          <w:lang w:val="kk-KZ"/>
        </w:rPr>
        <w:t>6) 10 класс</w:t>
      </w:r>
      <w:r w:rsidR="00886C14" w:rsidRPr="00CD7758">
        <w:rPr>
          <w:rFonts w:ascii="Times New Roman" w:hAnsi="Times New Roman"/>
          <w:sz w:val="24"/>
          <w:szCs w:val="28"/>
          <w:lang w:val="kk-KZ"/>
        </w:rPr>
        <w:t>:</w:t>
      </w:r>
    </w:p>
    <w:p w:rsidR="002957A1" w:rsidRPr="00CD7758" w:rsidRDefault="00B62445" w:rsidP="00C55AA3">
      <w:pPr>
        <w:tabs>
          <w:tab w:val="left" w:pos="567"/>
          <w:tab w:val="left" w:pos="709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таблица 6</w:t>
      </w:r>
    </w:p>
    <w:p w:rsidR="00C55AA3" w:rsidRPr="00CD7758" w:rsidRDefault="00C55AA3" w:rsidP="00C55AA3">
      <w:pPr>
        <w:tabs>
          <w:tab w:val="left" w:pos="567"/>
          <w:tab w:val="left" w:pos="709"/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0"/>
        <w:gridCol w:w="2404"/>
        <w:gridCol w:w="5526"/>
      </w:tblGrid>
      <w:tr w:rsidR="006069C8" w:rsidRPr="00600E27" w:rsidTr="00600E27">
        <w:tc>
          <w:tcPr>
            <w:tcW w:w="946" w:type="pct"/>
          </w:tcPr>
          <w:p w:rsidR="006069C8" w:rsidRPr="00600E27" w:rsidRDefault="006069C8" w:rsidP="00C55AA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00E27">
              <w:rPr>
                <w:rFonts w:ascii="Times New Roman" w:hAnsi="Times New Roman"/>
                <w:sz w:val="24"/>
              </w:rPr>
              <w:t xml:space="preserve">Раздел </w:t>
            </w:r>
            <w:r w:rsidRPr="00600E27">
              <w:rPr>
                <w:rFonts w:ascii="Times New Roman" w:hAnsi="Times New Roman"/>
                <w:sz w:val="24"/>
                <w:lang w:val="kk-KZ"/>
              </w:rPr>
              <w:t>долгосрочного плана</w:t>
            </w:r>
          </w:p>
        </w:tc>
        <w:tc>
          <w:tcPr>
            <w:tcW w:w="1229" w:type="pct"/>
          </w:tcPr>
          <w:p w:rsidR="006069C8" w:rsidRPr="00600E27" w:rsidRDefault="006069C8" w:rsidP="00C55AA3">
            <w:pPr>
              <w:tabs>
                <w:tab w:val="left" w:pos="1032"/>
                <w:tab w:val="center" w:pos="1996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00E27">
              <w:rPr>
                <w:rFonts w:ascii="Times New Roman" w:hAnsi="Times New Roman"/>
                <w:sz w:val="24"/>
                <w:lang w:val="kk-KZ"/>
              </w:rPr>
              <w:t>Содержание раздела долгосрочного плана</w:t>
            </w:r>
          </w:p>
        </w:tc>
        <w:tc>
          <w:tcPr>
            <w:tcW w:w="2825" w:type="pct"/>
          </w:tcPr>
          <w:p w:rsidR="006069C8" w:rsidRPr="00600E27" w:rsidRDefault="006069C8" w:rsidP="00C55AA3">
            <w:pPr>
              <w:tabs>
                <w:tab w:val="left" w:pos="567"/>
              </w:tabs>
              <w:spacing w:line="240" w:lineRule="auto"/>
              <w:ind w:left="2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kk-KZ"/>
              </w:rPr>
              <w:t>Цели обучения</w:t>
            </w:r>
          </w:p>
        </w:tc>
      </w:tr>
      <w:tr w:rsidR="006069C8" w:rsidRPr="00600E27" w:rsidTr="00600E27">
        <w:tc>
          <w:tcPr>
            <w:tcW w:w="5000" w:type="pct"/>
            <w:gridSpan w:val="3"/>
          </w:tcPr>
          <w:p w:rsidR="006069C8" w:rsidRPr="00600E27" w:rsidRDefault="006069C8" w:rsidP="006069C8">
            <w:pPr>
              <w:tabs>
                <w:tab w:val="left" w:pos="567"/>
              </w:tabs>
              <w:spacing w:line="240" w:lineRule="auto"/>
              <w:ind w:left="2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1 четверть</w:t>
            </w:r>
          </w:p>
        </w:tc>
      </w:tr>
      <w:tr w:rsidR="006069C8" w:rsidRPr="001E124B" w:rsidTr="00600E27">
        <w:trPr>
          <w:trHeight w:val="119"/>
        </w:trPr>
        <w:tc>
          <w:tcPr>
            <w:tcW w:w="946" w:type="pct"/>
            <w:vMerge w:val="restart"/>
          </w:tcPr>
          <w:p w:rsidR="006069C8" w:rsidRPr="00600E27" w:rsidRDefault="006069C8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kk-KZ"/>
              </w:rPr>
              <w:t>Массивы данных</w:t>
            </w:r>
          </w:p>
        </w:tc>
        <w:tc>
          <w:tcPr>
            <w:tcW w:w="1229" w:type="pct"/>
          </w:tcPr>
          <w:p w:rsidR="006069C8" w:rsidRPr="00600E27" w:rsidRDefault="006069C8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Одномерный массив</w:t>
            </w:r>
          </w:p>
        </w:tc>
        <w:tc>
          <w:tcPr>
            <w:tcW w:w="2825" w:type="pct"/>
          </w:tcPr>
          <w:p w:rsidR="006069C8" w:rsidRPr="00600E27" w:rsidRDefault="00F06ABC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10.3.3.1 </w:t>
            </w:r>
            <w:r w:rsidR="006069C8" w:rsidRPr="00600E27">
              <w:rPr>
                <w:rFonts w:ascii="Times New Roman" w:hAnsi="Times New Roman"/>
                <w:sz w:val="24"/>
                <w:lang w:val="ru-RU"/>
              </w:rPr>
              <w:t xml:space="preserve">составлять программы в интегрированной среде разработки с использованием одномерных массивов (С/С++, </w:t>
            </w:r>
            <w:r w:rsidR="001E1D53" w:rsidRPr="001E1D53">
              <w:rPr>
                <w:rFonts w:ascii="Times New Roman" w:hAnsi="Times New Roman"/>
                <w:sz w:val="24"/>
                <w:lang w:val="en-US"/>
              </w:rPr>
              <w:t>Python</w:t>
            </w:r>
            <w:r w:rsidR="001E1D53" w:rsidRPr="001E1D53">
              <w:rPr>
                <w:rFonts w:ascii="Times New Roman" w:hAnsi="Times New Roman"/>
                <w:sz w:val="24"/>
                <w:lang w:val="ru-RU"/>
              </w:rPr>
              <w:t xml:space="preserve"> (</w:t>
            </w:r>
            <w:r w:rsidR="000911BE">
              <w:rPr>
                <w:rFonts w:ascii="Times New Roman" w:hAnsi="Times New Roman"/>
                <w:sz w:val="24"/>
                <w:lang w:val="ru-RU"/>
              </w:rPr>
              <w:t>пайзн</w:t>
            </w:r>
            <w:r w:rsidR="001E1D53" w:rsidRPr="001E1D53">
              <w:rPr>
                <w:rFonts w:ascii="Times New Roman" w:hAnsi="Times New Roman"/>
                <w:sz w:val="24"/>
                <w:lang w:val="ru-RU"/>
              </w:rPr>
              <w:t xml:space="preserve">), </w:t>
            </w:r>
            <w:r w:rsidR="001E1D53" w:rsidRPr="001E1D53">
              <w:rPr>
                <w:rFonts w:ascii="Times New Roman" w:hAnsi="Times New Roman"/>
                <w:sz w:val="24"/>
                <w:lang w:val="en-US"/>
              </w:rPr>
              <w:t>Delphi</w:t>
            </w:r>
            <w:r w:rsidR="001E1D53" w:rsidRPr="001E1D53">
              <w:rPr>
                <w:rFonts w:ascii="Times New Roman" w:hAnsi="Times New Roman"/>
                <w:sz w:val="24"/>
                <w:lang w:val="ru-RU"/>
              </w:rPr>
              <w:t xml:space="preserve"> (дельфи), </w:t>
            </w:r>
            <w:r w:rsidR="001E1D53" w:rsidRPr="001E1D53">
              <w:rPr>
                <w:rFonts w:ascii="Times New Roman" w:hAnsi="Times New Roman"/>
                <w:sz w:val="24"/>
                <w:lang w:val="en-US"/>
              </w:rPr>
              <w:t>Lazarus</w:t>
            </w:r>
            <w:r w:rsidR="001E1D53" w:rsidRPr="001E1D53">
              <w:rPr>
                <w:rFonts w:ascii="Times New Roman" w:hAnsi="Times New Roman"/>
                <w:sz w:val="24"/>
                <w:lang w:val="ru-RU"/>
              </w:rPr>
              <w:t xml:space="preserve"> (лазарас)</w:t>
            </w:r>
            <w:r w:rsidR="006069C8" w:rsidRPr="00600E27">
              <w:rPr>
                <w:rFonts w:ascii="Times New Roman" w:hAnsi="Times New Roman"/>
                <w:sz w:val="24"/>
                <w:lang w:val="ru-RU"/>
              </w:rPr>
              <w:t>)</w:t>
            </w:r>
            <w:r w:rsidR="00600E2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6069C8" w:rsidRPr="00600E27" w:rsidRDefault="006069C8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10.3.3.2 выполнять правила адекватного речевого поведения, используя вербальные и паравербальные и невербальные средства</w:t>
            </w:r>
          </w:p>
        </w:tc>
      </w:tr>
      <w:tr w:rsidR="006069C8" w:rsidRPr="001E124B" w:rsidTr="00600E27">
        <w:trPr>
          <w:trHeight w:val="119"/>
        </w:trPr>
        <w:tc>
          <w:tcPr>
            <w:tcW w:w="946" w:type="pct"/>
            <w:vMerge/>
            <w:vAlign w:val="center"/>
          </w:tcPr>
          <w:p w:rsidR="006069C8" w:rsidRPr="00600E27" w:rsidRDefault="006069C8" w:rsidP="006069C8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29" w:type="pct"/>
          </w:tcPr>
          <w:p w:rsidR="006069C8" w:rsidRPr="00600E27" w:rsidRDefault="006069C8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Поиск элемента с заданными свойствами</w:t>
            </w:r>
          </w:p>
        </w:tc>
        <w:tc>
          <w:tcPr>
            <w:tcW w:w="2825" w:type="pct"/>
          </w:tcPr>
          <w:p w:rsidR="006069C8" w:rsidRPr="00600E27" w:rsidRDefault="00F06ABC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10.3.3.1 </w:t>
            </w:r>
            <w:r w:rsidR="006069C8" w:rsidRPr="00600E27">
              <w:rPr>
                <w:rFonts w:ascii="Times New Roman" w:hAnsi="Times New Roman"/>
                <w:sz w:val="24"/>
                <w:lang w:val="ru-RU"/>
              </w:rPr>
              <w:t xml:space="preserve">составлять программы в интегрированной среде разработки с использованием одномерных массивов (С/С++, </w:t>
            </w:r>
            <w:r w:rsidR="001E1D53" w:rsidRPr="001E1D53">
              <w:rPr>
                <w:rFonts w:ascii="Times New Roman" w:hAnsi="Times New Roman"/>
                <w:sz w:val="24"/>
                <w:lang w:val="ru-RU"/>
              </w:rPr>
              <w:t>Python (</w:t>
            </w:r>
            <w:r w:rsidR="000911BE">
              <w:rPr>
                <w:rFonts w:ascii="Times New Roman" w:hAnsi="Times New Roman"/>
                <w:sz w:val="24"/>
                <w:lang w:val="ru-RU"/>
              </w:rPr>
              <w:t>пайзн</w:t>
            </w:r>
            <w:r w:rsidR="001E1D53" w:rsidRPr="001E1D53">
              <w:rPr>
                <w:rFonts w:ascii="Times New Roman" w:hAnsi="Times New Roman"/>
                <w:sz w:val="24"/>
                <w:lang w:val="ru-RU"/>
              </w:rPr>
              <w:t>), Delphi (дельфи), Lazarus (лазарас)</w:t>
            </w:r>
            <w:r w:rsidR="006069C8" w:rsidRPr="00600E27">
              <w:rPr>
                <w:rFonts w:ascii="Times New Roman" w:hAnsi="Times New Roman"/>
                <w:sz w:val="24"/>
                <w:lang w:val="ru-RU"/>
              </w:rPr>
              <w:t>)</w:t>
            </w:r>
            <w:r w:rsidR="00600E2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6069C8" w:rsidRPr="00600E27" w:rsidRDefault="006069C8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lastRenderedPageBreak/>
              <w:t>10.3.3.2 выполнять правила адекватного речевого поведения, используя вербальные и паравербальные и невербальные средства</w:t>
            </w:r>
          </w:p>
        </w:tc>
      </w:tr>
      <w:tr w:rsidR="006069C8" w:rsidRPr="001E124B" w:rsidTr="00600E27">
        <w:trPr>
          <w:trHeight w:val="119"/>
        </w:trPr>
        <w:tc>
          <w:tcPr>
            <w:tcW w:w="946" w:type="pct"/>
            <w:vMerge/>
            <w:vAlign w:val="center"/>
          </w:tcPr>
          <w:p w:rsidR="006069C8" w:rsidRPr="00600E27" w:rsidRDefault="006069C8" w:rsidP="006069C8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29" w:type="pct"/>
          </w:tcPr>
          <w:p w:rsidR="006069C8" w:rsidRPr="00600E27" w:rsidRDefault="006069C8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Перестановка элементов</w:t>
            </w:r>
          </w:p>
        </w:tc>
        <w:tc>
          <w:tcPr>
            <w:tcW w:w="2825" w:type="pct"/>
          </w:tcPr>
          <w:p w:rsidR="006069C8" w:rsidRPr="00600E27" w:rsidRDefault="006069C8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 xml:space="preserve">10.3.3.1 составлять программы в интегрированной среде разработки с использованием одномерных массивов (С/С++, </w:t>
            </w:r>
            <w:r w:rsidR="001E1D53" w:rsidRPr="001E1D53">
              <w:rPr>
                <w:rFonts w:ascii="Times New Roman" w:hAnsi="Times New Roman"/>
                <w:sz w:val="24"/>
                <w:lang w:val="ru-RU"/>
              </w:rPr>
              <w:t>Python (</w:t>
            </w:r>
            <w:r w:rsidR="000911BE">
              <w:rPr>
                <w:rFonts w:ascii="Times New Roman" w:hAnsi="Times New Roman"/>
                <w:sz w:val="24"/>
                <w:lang w:val="ru-RU"/>
              </w:rPr>
              <w:t>пайзн</w:t>
            </w:r>
            <w:r w:rsidR="001E1D53" w:rsidRPr="001E1D53">
              <w:rPr>
                <w:rFonts w:ascii="Times New Roman" w:hAnsi="Times New Roman"/>
                <w:sz w:val="24"/>
                <w:lang w:val="ru-RU"/>
              </w:rPr>
              <w:t>), Delphi (дельфи), Lazarus (лазарас)</w:t>
            </w:r>
            <w:r w:rsidRPr="00600E27">
              <w:rPr>
                <w:rFonts w:ascii="Times New Roman" w:hAnsi="Times New Roman"/>
                <w:sz w:val="24"/>
                <w:lang w:val="ru-RU"/>
              </w:rPr>
              <w:t>)</w:t>
            </w:r>
            <w:r w:rsidR="00600E2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6069C8" w:rsidRPr="00600E27" w:rsidRDefault="006069C8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10.3.3.2 выполнять правила адекватного речевого поведения, используя вербальные и паравербальные и невербальные средства</w:t>
            </w:r>
          </w:p>
        </w:tc>
      </w:tr>
      <w:tr w:rsidR="006069C8" w:rsidRPr="00600E27" w:rsidTr="00600E27">
        <w:trPr>
          <w:trHeight w:val="119"/>
        </w:trPr>
        <w:tc>
          <w:tcPr>
            <w:tcW w:w="5000" w:type="pct"/>
            <w:gridSpan w:val="3"/>
          </w:tcPr>
          <w:p w:rsidR="006069C8" w:rsidRPr="00600E27" w:rsidRDefault="006069C8" w:rsidP="006069C8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2 четверть</w:t>
            </w:r>
          </w:p>
        </w:tc>
      </w:tr>
      <w:tr w:rsidR="006069C8" w:rsidRPr="001E124B" w:rsidTr="00600E27">
        <w:trPr>
          <w:trHeight w:val="119"/>
        </w:trPr>
        <w:tc>
          <w:tcPr>
            <w:tcW w:w="946" w:type="pct"/>
            <w:vMerge w:val="restart"/>
          </w:tcPr>
          <w:p w:rsidR="006069C8" w:rsidRPr="00600E27" w:rsidRDefault="006069C8" w:rsidP="006069C8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kk-KZ"/>
              </w:rPr>
              <w:t>Массивы данных</w:t>
            </w:r>
          </w:p>
        </w:tc>
        <w:tc>
          <w:tcPr>
            <w:tcW w:w="1229" w:type="pct"/>
          </w:tcPr>
          <w:p w:rsidR="006069C8" w:rsidRPr="00600E27" w:rsidRDefault="006069C8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 xml:space="preserve">Сортировка </w:t>
            </w:r>
          </w:p>
        </w:tc>
        <w:tc>
          <w:tcPr>
            <w:tcW w:w="2825" w:type="pct"/>
          </w:tcPr>
          <w:p w:rsidR="006069C8" w:rsidRPr="00600E27" w:rsidRDefault="00C55AA3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10.3.3.1 </w:t>
            </w:r>
            <w:r w:rsidR="006069C8" w:rsidRPr="00600E27">
              <w:rPr>
                <w:rFonts w:ascii="Times New Roman" w:hAnsi="Times New Roman"/>
                <w:sz w:val="24"/>
                <w:lang w:val="ru-RU"/>
              </w:rPr>
              <w:t xml:space="preserve">составлять программы в интегрированной среде разработки с использованием одномерных массивов (С/С++, </w:t>
            </w:r>
            <w:r w:rsidR="001E1D53" w:rsidRPr="001E1D53">
              <w:rPr>
                <w:rFonts w:ascii="Times New Roman" w:hAnsi="Times New Roman"/>
                <w:sz w:val="24"/>
                <w:lang w:val="ru-RU"/>
              </w:rPr>
              <w:t>Python (</w:t>
            </w:r>
            <w:r w:rsidR="000911BE">
              <w:rPr>
                <w:rFonts w:ascii="Times New Roman" w:hAnsi="Times New Roman"/>
                <w:sz w:val="24"/>
                <w:lang w:val="ru-RU"/>
              </w:rPr>
              <w:t>пайзн</w:t>
            </w:r>
            <w:r w:rsidR="001E1D53" w:rsidRPr="001E1D53">
              <w:rPr>
                <w:rFonts w:ascii="Times New Roman" w:hAnsi="Times New Roman"/>
                <w:sz w:val="24"/>
                <w:lang w:val="ru-RU"/>
              </w:rPr>
              <w:t>), Delphi (дельфи), Lazarus (лазарас)</w:t>
            </w:r>
            <w:r w:rsidR="006069C8" w:rsidRPr="00600E27">
              <w:rPr>
                <w:rFonts w:ascii="Times New Roman" w:hAnsi="Times New Roman"/>
                <w:sz w:val="24"/>
                <w:lang w:val="ru-RU"/>
              </w:rPr>
              <w:t>)</w:t>
            </w:r>
            <w:r w:rsidR="00600E2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6069C8" w:rsidRPr="00600E27" w:rsidRDefault="006069C8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10.3.3.2 выполнять правила адекватного речевого поведения, используя вербальные и паравербальные и невербальные средства</w:t>
            </w:r>
          </w:p>
        </w:tc>
      </w:tr>
      <w:tr w:rsidR="006069C8" w:rsidRPr="001E124B" w:rsidTr="00600E27">
        <w:trPr>
          <w:trHeight w:val="1200"/>
        </w:trPr>
        <w:tc>
          <w:tcPr>
            <w:tcW w:w="946" w:type="pct"/>
            <w:vMerge/>
            <w:vAlign w:val="center"/>
          </w:tcPr>
          <w:p w:rsidR="006069C8" w:rsidRPr="00600E27" w:rsidRDefault="006069C8" w:rsidP="006069C8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29" w:type="pct"/>
          </w:tcPr>
          <w:p w:rsidR="006069C8" w:rsidRPr="00600E27" w:rsidRDefault="006069C8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 xml:space="preserve">Удаление и </w:t>
            </w:r>
          </w:p>
          <w:p w:rsidR="006069C8" w:rsidRPr="00600E27" w:rsidRDefault="006069C8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вставка элемента</w:t>
            </w:r>
          </w:p>
        </w:tc>
        <w:tc>
          <w:tcPr>
            <w:tcW w:w="2825" w:type="pct"/>
          </w:tcPr>
          <w:p w:rsidR="006069C8" w:rsidRPr="00600E27" w:rsidRDefault="00C55AA3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10.3.3.1 </w:t>
            </w:r>
            <w:r w:rsidR="006069C8" w:rsidRPr="00600E27">
              <w:rPr>
                <w:rFonts w:ascii="Times New Roman" w:hAnsi="Times New Roman"/>
                <w:sz w:val="24"/>
                <w:lang w:val="ru-RU"/>
              </w:rPr>
              <w:t>составлять программы винтегрированной среде разработки с использованием одномерных массивов</w:t>
            </w:r>
            <w:r w:rsidR="00600E2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6069C8" w:rsidRPr="00600E27" w:rsidRDefault="00C55AA3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10.3.3.2 </w:t>
            </w:r>
            <w:r w:rsidR="006069C8" w:rsidRPr="00600E27">
              <w:rPr>
                <w:rFonts w:ascii="Times New Roman" w:hAnsi="Times New Roman"/>
                <w:sz w:val="24"/>
                <w:lang w:val="ru-RU"/>
              </w:rPr>
              <w:t>выполнять правила адекватного речевого поведения, используя вербальные и паравербальные и невербальные средства</w:t>
            </w:r>
          </w:p>
        </w:tc>
      </w:tr>
      <w:tr w:rsidR="006069C8" w:rsidRPr="00600E27" w:rsidTr="00600E27">
        <w:trPr>
          <w:trHeight w:val="119"/>
        </w:trPr>
        <w:tc>
          <w:tcPr>
            <w:tcW w:w="5000" w:type="pct"/>
            <w:gridSpan w:val="3"/>
          </w:tcPr>
          <w:p w:rsidR="006069C8" w:rsidRPr="00600E27" w:rsidRDefault="006069C8" w:rsidP="006069C8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3 четверть</w:t>
            </w:r>
          </w:p>
        </w:tc>
      </w:tr>
      <w:tr w:rsidR="006069C8" w:rsidRPr="001E124B" w:rsidTr="00600E27">
        <w:trPr>
          <w:trHeight w:val="119"/>
        </w:trPr>
        <w:tc>
          <w:tcPr>
            <w:tcW w:w="946" w:type="pct"/>
            <w:vMerge w:val="restart"/>
          </w:tcPr>
          <w:p w:rsidR="006069C8" w:rsidRPr="00600E27" w:rsidRDefault="006069C8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600E27">
              <w:rPr>
                <w:rFonts w:ascii="Times New Roman" w:hAnsi="Times New Roman"/>
                <w:sz w:val="24"/>
                <w:lang w:val="kk-KZ"/>
              </w:rPr>
              <w:t>Моделирование процессов в электронных таблицах</w:t>
            </w:r>
          </w:p>
          <w:p w:rsidR="006069C8" w:rsidRPr="00600E27" w:rsidRDefault="006069C8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29" w:type="pct"/>
          </w:tcPr>
          <w:p w:rsidR="006069C8" w:rsidRPr="00600E27" w:rsidRDefault="006069C8" w:rsidP="00C55AA3">
            <w:pPr>
              <w:pStyle w:val="NESTableText"/>
              <w:rPr>
                <w:sz w:val="24"/>
              </w:rPr>
            </w:pPr>
            <w:r w:rsidRPr="00600E27">
              <w:rPr>
                <w:sz w:val="24"/>
              </w:rPr>
              <w:t>Выявление и анализ проблемы</w:t>
            </w:r>
          </w:p>
        </w:tc>
        <w:tc>
          <w:tcPr>
            <w:tcW w:w="2825" w:type="pct"/>
          </w:tcPr>
          <w:p w:rsidR="006069C8" w:rsidRPr="00600E27" w:rsidRDefault="00C55AA3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10.3.1.1 </w:t>
            </w:r>
            <w:r w:rsidR="006069C8" w:rsidRPr="00600E27">
              <w:rPr>
                <w:rFonts w:ascii="Times New Roman" w:hAnsi="Times New Roman"/>
                <w:sz w:val="24"/>
                <w:lang w:val="ru-RU"/>
              </w:rPr>
              <w:t>самостоятельно разрабатывать и исследовать модели процессов (физических, биологических, экономических) в электронных таблицах</w:t>
            </w:r>
            <w:r w:rsidR="00600E2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6069C8" w:rsidRPr="00600E27" w:rsidRDefault="00C55AA3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10.3.1.2 </w:t>
            </w:r>
            <w:r w:rsidR="006069C8" w:rsidRPr="00600E27">
              <w:rPr>
                <w:rFonts w:ascii="Times New Roman" w:hAnsi="Times New Roman"/>
                <w:sz w:val="24"/>
                <w:lang w:val="ru-RU"/>
              </w:rPr>
              <w:t>при обсуждении в группе аргументировать, доказывать, опровергать</w:t>
            </w:r>
            <w:r w:rsidR="00600E2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6069C8" w:rsidRPr="00600E27" w:rsidRDefault="006069C8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600E27">
              <w:rPr>
                <w:rFonts w:ascii="Times New Roman" w:hAnsi="Times New Roman"/>
                <w:sz w:val="24"/>
                <w:lang w:val="kk-KZ"/>
              </w:rPr>
              <w:t>10.1.2.1 приобрести опыт решения задач из разных сфер человеческой деятельности с применение средств информационных технологий</w:t>
            </w:r>
            <w:r w:rsidR="00600E27">
              <w:rPr>
                <w:rFonts w:ascii="Times New Roman" w:hAnsi="Times New Roman"/>
                <w:sz w:val="24"/>
                <w:lang w:val="kk-KZ"/>
              </w:rPr>
              <w:t>;</w:t>
            </w:r>
          </w:p>
          <w:p w:rsidR="006069C8" w:rsidRPr="00600E27" w:rsidRDefault="00C55AA3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10.1.2.2 </w:t>
            </w:r>
            <w:r w:rsidR="006069C8" w:rsidRPr="00600E27">
              <w:rPr>
                <w:rFonts w:ascii="Times New Roman" w:hAnsi="Times New Roman"/>
                <w:sz w:val="24"/>
                <w:lang w:val="ru-RU"/>
              </w:rPr>
              <w:t>планировать свое оценочное высказывание, корректировать его в соответствии с целью</w:t>
            </w:r>
          </w:p>
        </w:tc>
      </w:tr>
      <w:tr w:rsidR="006069C8" w:rsidRPr="001E124B" w:rsidTr="00600E27">
        <w:trPr>
          <w:trHeight w:val="119"/>
        </w:trPr>
        <w:tc>
          <w:tcPr>
            <w:tcW w:w="946" w:type="pct"/>
            <w:vMerge/>
            <w:vAlign w:val="center"/>
          </w:tcPr>
          <w:p w:rsidR="006069C8" w:rsidRPr="00600E27" w:rsidRDefault="006069C8" w:rsidP="006069C8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29" w:type="pct"/>
          </w:tcPr>
          <w:p w:rsidR="006069C8" w:rsidRPr="00600E27" w:rsidRDefault="006069C8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 xml:space="preserve">Разработка решения </w:t>
            </w:r>
          </w:p>
        </w:tc>
        <w:tc>
          <w:tcPr>
            <w:tcW w:w="2825" w:type="pct"/>
          </w:tcPr>
          <w:p w:rsidR="006069C8" w:rsidRPr="00600E27" w:rsidRDefault="006069C8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10.3.1.1 самостоятельно разрабатывать и исследовать модели процессов (физических, биологических, экономических</w:t>
            </w:r>
            <w:r w:rsidR="00600E27">
              <w:rPr>
                <w:rFonts w:ascii="Times New Roman" w:hAnsi="Times New Roman"/>
                <w:sz w:val="24"/>
                <w:lang w:val="ru-RU"/>
              </w:rPr>
              <w:t>) в электронных таблицах;</w:t>
            </w:r>
          </w:p>
          <w:p w:rsidR="006069C8" w:rsidRPr="00600E27" w:rsidRDefault="00C55AA3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10.3.1.2 </w:t>
            </w:r>
            <w:r w:rsidR="006069C8" w:rsidRPr="00600E27">
              <w:rPr>
                <w:rFonts w:ascii="Times New Roman" w:hAnsi="Times New Roman"/>
                <w:sz w:val="24"/>
                <w:lang w:val="ru-RU"/>
              </w:rPr>
              <w:t>при обсуждении в группе аргументировать, доказывать, опровергать</w:t>
            </w:r>
            <w:r w:rsidR="00600E2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6069C8" w:rsidRPr="00600E27" w:rsidRDefault="00C55AA3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10.2.2.2 </w:t>
            </w:r>
            <w:r w:rsidR="006069C8" w:rsidRPr="00600E27">
              <w:rPr>
                <w:rFonts w:ascii="Times New Roman" w:hAnsi="Times New Roman"/>
                <w:sz w:val="24"/>
                <w:lang w:val="ru-RU"/>
              </w:rPr>
              <w:t>создавать базу данных в электронной таблице</w:t>
            </w:r>
            <w:r w:rsidR="00600E2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6069C8" w:rsidRPr="00600E27" w:rsidRDefault="00C55AA3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10.2.2.4 </w:t>
            </w:r>
            <w:r w:rsidR="006069C8" w:rsidRPr="00600E27">
              <w:rPr>
                <w:rFonts w:ascii="Times New Roman" w:hAnsi="Times New Roman"/>
                <w:sz w:val="24"/>
                <w:lang w:val="ru-RU"/>
              </w:rPr>
              <w:t>оречевлять план действий с использованием предметной лексики</w:t>
            </w:r>
            <w:r w:rsidR="00600E2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6069C8" w:rsidRPr="00600E27" w:rsidRDefault="006069C8" w:rsidP="00C55AA3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10.2.2.3 осуществлять поиск, сортировку и фильтрацию данных</w:t>
            </w:r>
            <w:r w:rsidR="00600E2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6069C8" w:rsidRPr="00600E27" w:rsidRDefault="006069C8" w:rsidP="00C55AA3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 xml:space="preserve">10.2.2.5 адекватно выбирать вербальные и </w:t>
            </w:r>
            <w:r w:rsidRPr="00600E27">
              <w:rPr>
                <w:rFonts w:ascii="Times New Roman" w:hAnsi="Times New Roman"/>
                <w:sz w:val="24"/>
                <w:lang w:val="ru-RU"/>
              </w:rPr>
              <w:lastRenderedPageBreak/>
              <w:t>невербальные средства для продуктивной коммуникации</w:t>
            </w:r>
            <w:r w:rsidR="00600E2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6069C8" w:rsidRPr="00600E27" w:rsidRDefault="00C55AA3" w:rsidP="00C55AA3">
            <w:pPr>
              <w:pStyle w:val="NESTableText"/>
              <w:ind w:left="0"/>
              <w:rPr>
                <w:sz w:val="24"/>
              </w:rPr>
            </w:pPr>
            <w:r w:rsidRPr="00600E27">
              <w:rPr>
                <w:sz w:val="24"/>
              </w:rPr>
              <w:t>10.3.2.1</w:t>
            </w:r>
            <w:r w:rsidRPr="00600E27">
              <w:rPr>
                <w:sz w:val="24"/>
                <w:lang w:val="kk-KZ"/>
              </w:rPr>
              <w:t> </w:t>
            </w:r>
            <w:r w:rsidR="006069C8" w:rsidRPr="00600E27">
              <w:rPr>
                <w:sz w:val="24"/>
              </w:rPr>
              <w:t>решать задачу различными способами, описывать каждый из них и выбирать наиболее эффективный</w:t>
            </w:r>
            <w:r w:rsidR="00600E27">
              <w:rPr>
                <w:sz w:val="24"/>
              </w:rPr>
              <w:t>;</w:t>
            </w:r>
          </w:p>
          <w:p w:rsidR="006069C8" w:rsidRPr="00600E27" w:rsidRDefault="006069C8" w:rsidP="00C55AA3">
            <w:pPr>
              <w:pStyle w:val="NESTableText"/>
              <w:ind w:left="0"/>
              <w:rPr>
                <w:sz w:val="24"/>
              </w:rPr>
            </w:pPr>
            <w:r w:rsidRPr="00600E27">
              <w:rPr>
                <w:sz w:val="24"/>
              </w:rPr>
              <w:t>10.3.2.3</w:t>
            </w:r>
            <w:r w:rsidR="00C55AA3" w:rsidRPr="00600E27">
              <w:rPr>
                <w:sz w:val="24"/>
                <w:lang w:val="kk-KZ"/>
              </w:rPr>
              <w:t xml:space="preserve"> </w:t>
            </w:r>
            <w:r w:rsidRPr="00600E27">
              <w:rPr>
                <w:sz w:val="24"/>
              </w:rPr>
              <w:t>строить монолог – рассуждение по опорным словам и шаблону</w:t>
            </w:r>
            <w:r w:rsidR="00600E27">
              <w:rPr>
                <w:sz w:val="24"/>
              </w:rPr>
              <w:t>;</w:t>
            </w:r>
          </w:p>
          <w:p w:rsidR="006069C8" w:rsidRPr="00600E27" w:rsidRDefault="00C55AA3" w:rsidP="00C55AA3">
            <w:pPr>
              <w:pStyle w:val="NESTableText"/>
              <w:ind w:left="0"/>
              <w:rPr>
                <w:sz w:val="24"/>
              </w:rPr>
            </w:pPr>
            <w:r w:rsidRPr="00600E27">
              <w:rPr>
                <w:sz w:val="24"/>
              </w:rPr>
              <w:t>10.3.2.2</w:t>
            </w:r>
            <w:r w:rsidRPr="00600E27">
              <w:rPr>
                <w:sz w:val="24"/>
                <w:lang w:val="kk-KZ"/>
              </w:rPr>
              <w:t> </w:t>
            </w:r>
            <w:r w:rsidR="006069C8" w:rsidRPr="00600E27">
              <w:rPr>
                <w:sz w:val="24"/>
              </w:rPr>
              <w:t>экспертировать решение поставленной задачи</w:t>
            </w:r>
            <w:r w:rsidR="00600E27">
              <w:rPr>
                <w:sz w:val="24"/>
              </w:rPr>
              <w:t>;</w:t>
            </w:r>
          </w:p>
          <w:p w:rsidR="006069C8" w:rsidRPr="00600E27" w:rsidRDefault="006069C8" w:rsidP="00C55AA3">
            <w:pPr>
              <w:pStyle w:val="NESTableText"/>
              <w:ind w:left="0"/>
              <w:rPr>
                <w:sz w:val="24"/>
              </w:rPr>
            </w:pPr>
            <w:r w:rsidRPr="00600E27">
              <w:rPr>
                <w:sz w:val="24"/>
              </w:rPr>
              <w:t>10.3.2.4 использовать оценочные суждения, вести учебный диалог с элементами противоречия</w:t>
            </w:r>
            <w:r w:rsidR="00600E27">
              <w:rPr>
                <w:sz w:val="24"/>
              </w:rPr>
              <w:t>;</w:t>
            </w:r>
          </w:p>
          <w:p w:rsidR="006069C8" w:rsidRPr="00600E27" w:rsidRDefault="00C55AA3" w:rsidP="00C55AA3">
            <w:pPr>
              <w:pStyle w:val="NESTableText"/>
              <w:ind w:left="0"/>
              <w:rPr>
                <w:sz w:val="24"/>
              </w:rPr>
            </w:pPr>
            <w:r w:rsidRPr="00600E27">
              <w:rPr>
                <w:sz w:val="24"/>
              </w:rPr>
              <w:t>10.1.3.1</w:t>
            </w:r>
            <w:r w:rsidRPr="00600E27">
              <w:rPr>
                <w:sz w:val="24"/>
                <w:lang w:val="kk-KZ"/>
              </w:rPr>
              <w:t> </w:t>
            </w:r>
            <w:r w:rsidR="006069C8" w:rsidRPr="00600E27">
              <w:rPr>
                <w:sz w:val="24"/>
              </w:rPr>
              <w:t>самостоятельно осуществлять работу с документами с использованием облачных технологий</w:t>
            </w:r>
            <w:r w:rsidR="00600E27">
              <w:rPr>
                <w:sz w:val="24"/>
              </w:rPr>
              <w:t>;</w:t>
            </w:r>
          </w:p>
          <w:p w:rsidR="006069C8" w:rsidRPr="00600E27" w:rsidRDefault="006069C8" w:rsidP="00C55AA3">
            <w:pPr>
              <w:pStyle w:val="NESTableText"/>
              <w:ind w:left="0"/>
              <w:rPr>
                <w:sz w:val="24"/>
              </w:rPr>
            </w:pPr>
            <w:r w:rsidRPr="00600E27">
              <w:rPr>
                <w:sz w:val="24"/>
              </w:rPr>
              <w:t>10.1.3.2 уметь формулировать цели и задачи деятельности в виде желаемого результата</w:t>
            </w:r>
          </w:p>
        </w:tc>
      </w:tr>
      <w:tr w:rsidR="006069C8" w:rsidRPr="00600E27" w:rsidTr="00600E27">
        <w:trPr>
          <w:trHeight w:val="119"/>
        </w:trPr>
        <w:tc>
          <w:tcPr>
            <w:tcW w:w="5000" w:type="pct"/>
            <w:gridSpan w:val="3"/>
            <w:vAlign w:val="center"/>
          </w:tcPr>
          <w:p w:rsidR="006069C8" w:rsidRPr="00600E27" w:rsidRDefault="006069C8" w:rsidP="006069C8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lastRenderedPageBreak/>
              <w:t>4</w:t>
            </w:r>
            <w:r w:rsidR="00C55AA3" w:rsidRPr="00600E2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00E27">
              <w:rPr>
                <w:rFonts w:ascii="Times New Roman" w:hAnsi="Times New Roman"/>
                <w:sz w:val="24"/>
                <w:lang w:val="ru-RU"/>
              </w:rPr>
              <w:t>четверть</w:t>
            </w:r>
          </w:p>
        </w:tc>
      </w:tr>
      <w:tr w:rsidR="00D77D57" w:rsidRPr="001E124B" w:rsidTr="00600E27">
        <w:trPr>
          <w:trHeight w:val="119"/>
        </w:trPr>
        <w:tc>
          <w:tcPr>
            <w:tcW w:w="946" w:type="pct"/>
            <w:vMerge w:val="restart"/>
          </w:tcPr>
          <w:p w:rsidR="00D77D57" w:rsidRPr="00600E27" w:rsidRDefault="00D77D57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600E27">
              <w:rPr>
                <w:rFonts w:ascii="Times New Roman" w:hAnsi="Times New Roman"/>
                <w:sz w:val="24"/>
                <w:lang w:val="kk-KZ"/>
              </w:rPr>
              <w:t>Моделирование процессов в электронных таблицах</w:t>
            </w:r>
          </w:p>
          <w:p w:rsidR="00D77D57" w:rsidRPr="00600E27" w:rsidRDefault="00D77D57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D77D57" w:rsidRPr="00600E27" w:rsidRDefault="00D77D57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29" w:type="pct"/>
          </w:tcPr>
          <w:p w:rsidR="00D77D57" w:rsidRPr="00600E27" w:rsidRDefault="00D77D57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 xml:space="preserve">Разработка решения </w:t>
            </w:r>
          </w:p>
        </w:tc>
        <w:tc>
          <w:tcPr>
            <w:tcW w:w="2825" w:type="pct"/>
          </w:tcPr>
          <w:p w:rsidR="00D77D57" w:rsidRPr="00600E27" w:rsidRDefault="00D77D57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10.3.1.1 самостоятельно разрабатывать модели процессов (физических, биологических, экономических) в электронных таблицах</w:t>
            </w:r>
            <w:r w:rsidR="003A2022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D77D57" w:rsidRPr="00600E27" w:rsidRDefault="00D77D57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10.3.1.2 при обсуждении в группе аргументировать, доказывать, опровергать</w:t>
            </w:r>
            <w:r w:rsidR="003A2022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D77D57" w:rsidRPr="00600E27" w:rsidRDefault="00D77D57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10.2.2.2 самостоятельно создавать базу данных в электронной таблице</w:t>
            </w:r>
            <w:r w:rsidR="003A2022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D77D57" w:rsidRPr="00600E27" w:rsidRDefault="00D77D57" w:rsidP="00C55AA3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10.2.2.4 оречевлять план действий с использованием предметной лексики</w:t>
            </w:r>
            <w:r w:rsidR="003A2022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D77D57" w:rsidRPr="00600E27" w:rsidRDefault="00D77D57" w:rsidP="00C55AA3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10.2.2.3 осуществлять поиск, сортировку и фильтрацию данных</w:t>
            </w:r>
            <w:r w:rsidR="003A2022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D77D57" w:rsidRPr="00600E27" w:rsidRDefault="00D77D57" w:rsidP="00C55AA3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10.2.2.5</w:t>
            </w:r>
            <w:r w:rsidR="003A20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00E27">
              <w:rPr>
                <w:rFonts w:ascii="Times New Roman" w:hAnsi="Times New Roman"/>
                <w:sz w:val="24"/>
                <w:lang w:val="ru-RU"/>
              </w:rPr>
              <w:t>адекватно выбирать вербальные и невербальные средства для продуктивной коммуникации</w:t>
            </w:r>
            <w:r w:rsidR="003A2022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D77D57" w:rsidRPr="00600E27" w:rsidRDefault="00D77D57" w:rsidP="00C55AA3">
            <w:pPr>
              <w:pStyle w:val="NESTableText"/>
              <w:ind w:left="0"/>
              <w:rPr>
                <w:sz w:val="24"/>
              </w:rPr>
            </w:pPr>
            <w:r w:rsidRPr="00600E27">
              <w:rPr>
                <w:sz w:val="24"/>
              </w:rPr>
              <w:t>10.3.2.1</w:t>
            </w:r>
            <w:r w:rsidRPr="00600E27">
              <w:rPr>
                <w:sz w:val="24"/>
                <w:lang w:val="kk-KZ"/>
              </w:rPr>
              <w:t> </w:t>
            </w:r>
            <w:r w:rsidRPr="00600E27">
              <w:rPr>
                <w:sz w:val="24"/>
              </w:rPr>
              <w:t>решать задачу различными способами, описывать каждый из них и выбирать наиболее эффективный</w:t>
            </w:r>
            <w:r w:rsidR="003A2022">
              <w:rPr>
                <w:sz w:val="24"/>
              </w:rPr>
              <w:t>;</w:t>
            </w:r>
          </w:p>
          <w:p w:rsidR="00D77D57" w:rsidRPr="00600E27" w:rsidRDefault="00D77D57" w:rsidP="00C55AA3">
            <w:pPr>
              <w:pStyle w:val="NESTableText"/>
              <w:ind w:left="0"/>
              <w:rPr>
                <w:sz w:val="24"/>
              </w:rPr>
            </w:pPr>
            <w:r w:rsidRPr="00600E27">
              <w:rPr>
                <w:sz w:val="24"/>
              </w:rPr>
              <w:t>10.3.2.3</w:t>
            </w:r>
            <w:r w:rsidRPr="00600E27">
              <w:rPr>
                <w:sz w:val="24"/>
                <w:lang w:val="kk-KZ"/>
              </w:rPr>
              <w:t xml:space="preserve"> </w:t>
            </w:r>
            <w:r w:rsidRPr="00600E27">
              <w:rPr>
                <w:sz w:val="24"/>
              </w:rPr>
              <w:t>строить монолог</w:t>
            </w:r>
            <w:r w:rsidRPr="00600E27">
              <w:rPr>
                <w:sz w:val="24"/>
                <w:lang w:val="kk-KZ"/>
              </w:rPr>
              <w:t xml:space="preserve"> </w:t>
            </w:r>
            <w:r w:rsidRPr="00600E27">
              <w:rPr>
                <w:sz w:val="24"/>
              </w:rPr>
              <w:t>- рассуждение по опорным словам и шаблону</w:t>
            </w:r>
            <w:r w:rsidR="003A2022">
              <w:rPr>
                <w:sz w:val="24"/>
              </w:rPr>
              <w:t>;</w:t>
            </w:r>
          </w:p>
          <w:p w:rsidR="00D77D57" w:rsidRPr="00600E27" w:rsidRDefault="00D77D57" w:rsidP="00C55AA3">
            <w:pPr>
              <w:pStyle w:val="NESTableText"/>
              <w:ind w:left="0"/>
              <w:rPr>
                <w:sz w:val="24"/>
              </w:rPr>
            </w:pPr>
            <w:r w:rsidRPr="00600E27">
              <w:rPr>
                <w:sz w:val="24"/>
              </w:rPr>
              <w:t>10.3.2.2</w:t>
            </w:r>
            <w:r w:rsidR="003A2022">
              <w:rPr>
                <w:sz w:val="24"/>
              </w:rPr>
              <w:t xml:space="preserve"> </w:t>
            </w:r>
            <w:r w:rsidRPr="00600E27">
              <w:rPr>
                <w:sz w:val="24"/>
              </w:rPr>
              <w:t>экспертировать решение поставленной задачи</w:t>
            </w:r>
            <w:r w:rsidR="003A2022">
              <w:rPr>
                <w:sz w:val="24"/>
              </w:rPr>
              <w:t>;</w:t>
            </w:r>
          </w:p>
          <w:p w:rsidR="00D77D57" w:rsidRPr="00600E27" w:rsidRDefault="00D77D57" w:rsidP="00C55AA3">
            <w:pPr>
              <w:pStyle w:val="NESTableText"/>
              <w:ind w:left="0"/>
              <w:rPr>
                <w:sz w:val="24"/>
              </w:rPr>
            </w:pPr>
            <w:r w:rsidRPr="00600E27">
              <w:rPr>
                <w:sz w:val="24"/>
              </w:rPr>
              <w:t>10.3.2.4 используя оценочные суждения, вести диалог с элементами противоречия</w:t>
            </w:r>
            <w:r w:rsidR="003A2022">
              <w:rPr>
                <w:sz w:val="24"/>
              </w:rPr>
              <w:t>;</w:t>
            </w:r>
          </w:p>
          <w:p w:rsidR="00D77D57" w:rsidRPr="00600E27" w:rsidRDefault="00D77D57" w:rsidP="00C55AA3">
            <w:pPr>
              <w:pStyle w:val="NESTableText"/>
              <w:ind w:left="0"/>
              <w:rPr>
                <w:sz w:val="24"/>
              </w:rPr>
            </w:pPr>
            <w:r w:rsidRPr="00600E27">
              <w:rPr>
                <w:sz w:val="24"/>
              </w:rPr>
              <w:t>10.1.3.1</w:t>
            </w:r>
            <w:r w:rsidRPr="00600E27">
              <w:rPr>
                <w:sz w:val="24"/>
                <w:lang w:val="kk-KZ"/>
              </w:rPr>
              <w:t> </w:t>
            </w:r>
            <w:r w:rsidRPr="00600E27">
              <w:rPr>
                <w:sz w:val="24"/>
              </w:rPr>
              <w:t>самостоятельно осуществлять совместную работу с документами с использованием облачных технологий</w:t>
            </w:r>
            <w:r w:rsidR="003A2022">
              <w:rPr>
                <w:sz w:val="24"/>
              </w:rPr>
              <w:t>;</w:t>
            </w:r>
          </w:p>
          <w:p w:rsidR="00D77D57" w:rsidRPr="00600E27" w:rsidRDefault="00D77D57" w:rsidP="00C55AA3">
            <w:pPr>
              <w:pStyle w:val="NESTableText"/>
              <w:ind w:left="0"/>
              <w:rPr>
                <w:sz w:val="24"/>
              </w:rPr>
            </w:pPr>
            <w:r w:rsidRPr="00600E27">
              <w:rPr>
                <w:sz w:val="24"/>
              </w:rPr>
              <w:t>10.1.3.2 уметь сформулировать цели и задачи в виде желаемого результата</w:t>
            </w:r>
          </w:p>
        </w:tc>
      </w:tr>
      <w:tr w:rsidR="00D77D57" w:rsidRPr="001E124B" w:rsidTr="00600E27">
        <w:trPr>
          <w:trHeight w:val="119"/>
        </w:trPr>
        <w:tc>
          <w:tcPr>
            <w:tcW w:w="946" w:type="pct"/>
            <w:vMerge/>
            <w:vAlign w:val="center"/>
          </w:tcPr>
          <w:p w:rsidR="00D77D57" w:rsidRPr="00600E27" w:rsidRDefault="00D77D57" w:rsidP="006069C8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29" w:type="pct"/>
          </w:tcPr>
          <w:p w:rsidR="00D77D57" w:rsidRPr="00600E27" w:rsidRDefault="00D77D57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Защита проекта</w:t>
            </w:r>
          </w:p>
        </w:tc>
        <w:tc>
          <w:tcPr>
            <w:tcW w:w="2825" w:type="pct"/>
          </w:tcPr>
          <w:p w:rsidR="00D77D57" w:rsidRPr="00600E27" w:rsidRDefault="00D77D57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10.1.1.1 систематизировать знания о назначении и функциях программного обеспечения компьютера</w:t>
            </w:r>
            <w:r w:rsidR="003A2022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D77D57" w:rsidRPr="00600E27" w:rsidRDefault="00D77D57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10.1.1.2 составлять текс</w:t>
            </w:r>
            <w:r w:rsidR="003A2022">
              <w:rPr>
                <w:rFonts w:ascii="Times New Roman" w:hAnsi="Times New Roman"/>
                <w:sz w:val="24"/>
                <w:lang w:val="ru-RU"/>
              </w:rPr>
              <w:t>т-рассуждение по опорным схемам;</w:t>
            </w:r>
          </w:p>
          <w:p w:rsidR="00D77D57" w:rsidRPr="00600E27" w:rsidRDefault="00D77D57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 xml:space="preserve">10.4.2.1 использовать понятие информационная </w:t>
            </w:r>
            <w:r w:rsidRPr="00600E27">
              <w:rPr>
                <w:rFonts w:ascii="Times New Roman" w:hAnsi="Times New Roman"/>
                <w:sz w:val="24"/>
                <w:lang w:val="ru-RU"/>
              </w:rPr>
              <w:lastRenderedPageBreak/>
              <w:t>культура, предполагать перспективы развития информационных и коммуникационных технологий</w:t>
            </w:r>
            <w:r w:rsidR="003A2022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D77D57" w:rsidRPr="00600E27" w:rsidRDefault="00D77D57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10.4.2.2 составить оценочное высказывание о качестве проделанной работы</w:t>
            </w:r>
            <w:r w:rsidR="003A2022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D77D57" w:rsidRPr="00600E27" w:rsidRDefault="00D77D57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 xml:space="preserve">10.1.3.1 самостоятельно осуществлять </w:t>
            </w:r>
            <w:r w:rsidRPr="00600E27">
              <w:rPr>
                <w:rFonts w:ascii="Times New Roman" w:hAnsi="Times New Roman"/>
                <w:color w:val="000000"/>
                <w:sz w:val="24"/>
                <w:lang w:val="ru-RU"/>
              </w:rPr>
              <w:t>работу с документами с использованием облачных технологий</w:t>
            </w:r>
            <w:r w:rsidR="003A2022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</w:p>
          <w:p w:rsidR="00D77D57" w:rsidRPr="00600E27" w:rsidRDefault="00D77D57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10.1.3.2 уметь формулировать цели и задачи в виде желаемого результата</w:t>
            </w:r>
            <w:r w:rsidR="003A2022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D77D57" w:rsidRPr="00600E27" w:rsidRDefault="00D77D57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10.4.1.1 рассуждать о взаимосвязи факторов использования компьютера с состоянием соматического здоровья подростка</w:t>
            </w:r>
            <w:r w:rsidR="003A2022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D77D57" w:rsidRPr="00600E27" w:rsidRDefault="00D77D57" w:rsidP="006069C8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00E27">
              <w:rPr>
                <w:rFonts w:ascii="Times New Roman" w:hAnsi="Times New Roman"/>
                <w:sz w:val="24"/>
                <w:lang w:val="ru-RU"/>
              </w:rPr>
              <w:t>10.4.1.2 подготовить и представить публичное выступление в виде презентации</w:t>
            </w:r>
          </w:p>
        </w:tc>
      </w:tr>
    </w:tbl>
    <w:p w:rsidR="002957A1" w:rsidRPr="00446A12" w:rsidRDefault="002957A1" w:rsidP="00446A12">
      <w:pPr>
        <w:tabs>
          <w:tab w:val="left" w:pos="1134"/>
          <w:tab w:val="left" w:pos="8314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sectPr w:rsidR="002957A1" w:rsidRPr="00446A12" w:rsidSect="006F7728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B95" w:rsidRDefault="00950B95">
      <w:r>
        <w:separator/>
      </w:r>
    </w:p>
  </w:endnote>
  <w:endnote w:type="continuationSeparator" w:id="0">
    <w:p w:rsidR="00950B95" w:rsidRDefault="00950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B95" w:rsidRDefault="00950B95">
      <w:r>
        <w:separator/>
      </w:r>
    </w:p>
  </w:footnote>
  <w:footnote w:type="continuationSeparator" w:id="0">
    <w:p w:rsidR="00950B95" w:rsidRDefault="00950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827" w:rsidRPr="00145DD8" w:rsidRDefault="009A0827">
    <w:pPr>
      <w:pStyle w:val="a7"/>
      <w:jc w:val="center"/>
      <w:rPr>
        <w:rFonts w:ascii="Times New Roman" w:hAnsi="Times New Roman"/>
        <w:sz w:val="28"/>
        <w:szCs w:val="28"/>
        <w:lang w:val="ru-RU"/>
      </w:rPr>
    </w:pPr>
    <w:r w:rsidRPr="00145DD8">
      <w:rPr>
        <w:rFonts w:ascii="Times New Roman" w:hAnsi="Times New Roman"/>
        <w:sz w:val="28"/>
        <w:szCs w:val="28"/>
      </w:rPr>
      <w:fldChar w:fldCharType="begin"/>
    </w:r>
    <w:r w:rsidRPr="00145DD8">
      <w:rPr>
        <w:rFonts w:ascii="Times New Roman" w:hAnsi="Times New Roman"/>
        <w:sz w:val="28"/>
        <w:szCs w:val="28"/>
      </w:rPr>
      <w:instrText xml:space="preserve"> PAGE   \* MERGEFORMAT </w:instrText>
    </w:r>
    <w:r w:rsidRPr="00145DD8">
      <w:rPr>
        <w:rFonts w:ascii="Times New Roman" w:hAnsi="Times New Roman"/>
        <w:sz w:val="28"/>
        <w:szCs w:val="28"/>
      </w:rPr>
      <w:fldChar w:fldCharType="separate"/>
    </w:r>
    <w:r w:rsidR="00073B45">
      <w:rPr>
        <w:rFonts w:ascii="Times New Roman" w:hAnsi="Times New Roman"/>
        <w:noProof/>
        <w:sz w:val="28"/>
        <w:szCs w:val="28"/>
      </w:rPr>
      <w:t>33</w:t>
    </w:r>
    <w:r w:rsidRPr="00145DD8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827" w:rsidRPr="006F7728" w:rsidRDefault="009A0827">
    <w:pPr>
      <w:pStyle w:val="a7"/>
      <w:jc w:val="center"/>
      <w:rPr>
        <w:rFonts w:ascii="Times New Roman" w:hAnsi="Times New Roman"/>
        <w:sz w:val="28"/>
        <w:szCs w:val="28"/>
      </w:rPr>
    </w:pPr>
    <w:r w:rsidRPr="006F7728">
      <w:rPr>
        <w:rFonts w:ascii="Times New Roman" w:hAnsi="Times New Roman"/>
        <w:sz w:val="28"/>
        <w:szCs w:val="28"/>
      </w:rPr>
      <w:fldChar w:fldCharType="begin"/>
    </w:r>
    <w:r w:rsidRPr="006F7728">
      <w:rPr>
        <w:rFonts w:ascii="Times New Roman" w:hAnsi="Times New Roman"/>
        <w:sz w:val="28"/>
        <w:szCs w:val="28"/>
      </w:rPr>
      <w:instrText>PAGE   \* MERGEFORMAT</w:instrText>
    </w:r>
    <w:r w:rsidRPr="006F7728">
      <w:rPr>
        <w:rFonts w:ascii="Times New Roman" w:hAnsi="Times New Roman"/>
        <w:sz w:val="28"/>
        <w:szCs w:val="28"/>
      </w:rPr>
      <w:fldChar w:fldCharType="separate"/>
    </w:r>
    <w:r w:rsidR="00073B45" w:rsidRPr="00073B45">
      <w:rPr>
        <w:rFonts w:ascii="Times New Roman" w:hAnsi="Times New Roman"/>
        <w:noProof/>
        <w:sz w:val="28"/>
        <w:szCs w:val="28"/>
        <w:lang w:val="ru-RU"/>
      </w:rPr>
      <w:t>1</w:t>
    </w:r>
    <w:r w:rsidRPr="006F7728">
      <w:rPr>
        <w:rFonts w:ascii="Times New Roman" w:hAnsi="Times New Roman"/>
        <w:noProof/>
        <w:sz w:val="28"/>
        <w:szCs w:val="28"/>
        <w:lang w:val="ru-RU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D22A0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B31004"/>
    <w:multiLevelType w:val="hybridMultilevel"/>
    <w:tmpl w:val="7EB433FC"/>
    <w:lvl w:ilvl="0" w:tplc="EDE8634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4" w:hanging="360"/>
      </w:pPr>
      <w:rPr>
        <w:rFonts w:cs="Times New Roman" w:hint="default"/>
        <w:i w:val="0"/>
      </w:r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  <w:rPr>
        <w:rFonts w:cs="Times New Roman"/>
      </w:rPr>
    </w:lvl>
  </w:abstractNum>
  <w:abstractNum w:abstractNumId="2">
    <w:nsid w:val="039E76C7"/>
    <w:multiLevelType w:val="hybridMultilevel"/>
    <w:tmpl w:val="027E0D04"/>
    <w:lvl w:ilvl="0" w:tplc="C428AE6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6900350"/>
    <w:multiLevelType w:val="hybridMultilevel"/>
    <w:tmpl w:val="BD982744"/>
    <w:lvl w:ilvl="0" w:tplc="0EE6E70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0A4A743B"/>
    <w:multiLevelType w:val="hybridMultilevel"/>
    <w:tmpl w:val="887EB8E4"/>
    <w:lvl w:ilvl="0" w:tplc="83802972">
      <w:start w:val="1"/>
      <w:numFmt w:val="decimal"/>
      <w:lvlText w:val="%1)"/>
      <w:lvlJc w:val="left"/>
      <w:pPr>
        <w:ind w:left="11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5">
    <w:nsid w:val="129041E8"/>
    <w:multiLevelType w:val="hybridMultilevel"/>
    <w:tmpl w:val="8D4AF010"/>
    <w:lvl w:ilvl="0" w:tplc="38C07F0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5DB2448"/>
    <w:multiLevelType w:val="hybridMultilevel"/>
    <w:tmpl w:val="E070D7EA"/>
    <w:lvl w:ilvl="0" w:tplc="4524CD0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D7C5FE4"/>
    <w:multiLevelType w:val="hybridMultilevel"/>
    <w:tmpl w:val="8C725D8C"/>
    <w:lvl w:ilvl="0" w:tplc="58E0E560">
      <w:start w:val="1"/>
      <w:numFmt w:val="decimal"/>
      <w:lvlText w:val="%1)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E838F0"/>
    <w:multiLevelType w:val="hybridMultilevel"/>
    <w:tmpl w:val="492A2F96"/>
    <w:lvl w:ilvl="0" w:tplc="5A26D7A4">
      <w:start w:val="1"/>
      <w:numFmt w:val="decimal"/>
      <w:lvlText w:val="%1)"/>
      <w:lvlJc w:val="left"/>
      <w:pPr>
        <w:ind w:left="15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9">
    <w:nsid w:val="2AC80653"/>
    <w:multiLevelType w:val="hybridMultilevel"/>
    <w:tmpl w:val="82FC6FB0"/>
    <w:lvl w:ilvl="0" w:tplc="2458CB2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2F12033B"/>
    <w:multiLevelType w:val="hybridMultilevel"/>
    <w:tmpl w:val="D97058E6"/>
    <w:lvl w:ilvl="0" w:tplc="139CBF8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317F1C2E"/>
    <w:multiLevelType w:val="hybridMultilevel"/>
    <w:tmpl w:val="D6622C22"/>
    <w:lvl w:ilvl="0" w:tplc="C5C22D2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3C2B6FBF"/>
    <w:multiLevelType w:val="hybridMultilevel"/>
    <w:tmpl w:val="7EB433FC"/>
    <w:lvl w:ilvl="0" w:tplc="EDE8634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4" w:hanging="360"/>
      </w:pPr>
      <w:rPr>
        <w:rFonts w:cs="Times New Roman" w:hint="default"/>
        <w:i w:val="0"/>
      </w:r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  <w:rPr>
        <w:rFonts w:cs="Times New Roman"/>
      </w:rPr>
    </w:lvl>
  </w:abstractNum>
  <w:abstractNum w:abstractNumId="13">
    <w:nsid w:val="3E297678"/>
    <w:multiLevelType w:val="hybridMultilevel"/>
    <w:tmpl w:val="D7C683A2"/>
    <w:lvl w:ilvl="0" w:tplc="4FD89B62">
      <w:start w:val="1"/>
      <w:numFmt w:val="bullet"/>
      <w:pStyle w:val="NESBullet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F1D7D39"/>
    <w:multiLevelType w:val="hybridMultilevel"/>
    <w:tmpl w:val="9FF0535C"/>
    <w:lvl w:ilvl="0" w:tplc="5E14AB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3F1F4140"/>
    <w:multiLevelType w:val="hybridMultilevel"/>
    <w:tmpl w:val="BE0C64A4"/>
    <w:lvl w:ilvl="0" w:tplc="6EA4F8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43A844BF"/>
    <w:multiLevelType w:val="hybridMultilevel"/>
    <w:tmpl w:val="85B61898"/>
    <w:lvl w:ilvl="0" w:tplc="1EFAACE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4E6C45A7"/>
    <w:multiLevelType w:val="hybridMultilevel"/>
    <w:tmpl w:val="F842B602"/>
    <w:lvl w:ilvl="0" w:tplc="A436218E">
      <w:start w:val="1"/>
      <w:numFmt w:val="bullet"/>
      <w:pStyle w:val="StyleStyleNESBullet110ptBefore3ptAfter3ptBefo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cs="Times New Roman" w:hint="default"/>
      </w:rPr>
    </w:lvl>
  </w:abstractNum>
  <w:abstractNum w:abstractNumId="19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0">
    <w:nsid w:val="592E0F2A"/>
    <w:multiLevelType w:val="hybridMultilevel"/>
    <w:tmpl w:val="7EB433FC"/>
    <w:lvl w:ilvl="0" w:tplc="EDE8634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4" w:hanging="360"/>
      </w:pPr>
      <w:rPr>
        <w:rFonts w:cs="Times New Roman" w:hint="default"/>
        <w:i w:val="0"/>
      </w:r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  <w:rPr>
        <w:rFonts w:cs="Times New Roman"/>
      </w:rPr>
    </w:lvl>
  </w:abstractNum>
  <w:abstractNum w:abstractNumId="21">
    <w:nsid w:val="621D3B78"/>
    <w:multiLevelType w:val="hybridMultilevel"/>
    <w:tmpl w:val="437EACD2"/>
    <w:lvl w:ilvl="0" w:tplc="21541D38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2FDEBA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91015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1445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068A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BF800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E4F0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7EDF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F0E75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4403551"/>
    <w:multiLevelType w:val="hybridMultilevel"/>
    <w:tmpl w:val="8822062E"/>
    <w:lvl w:ilvl="0" w:tplc="FB6E56E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65460B8A"/>
    <w:multiLevelType w:val="hybridMultilevel"/>
    <w:tmpl w:val="D964619E"/>
    <w:lvl w:ilvl="0" w:tplc="B29222D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70193EC4"/>
    <w:multiLevelType w:val="hybridMultilevel"/>
    <w:tmpl w:val="7EB433FC"/>
    <w:lvl w:ilvl="0" w:tplc="EDE8634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4" w:hanging="360"/>
      </w:pPr>
      <w:rPr>
        <w:rFonts w:cs="Times New Roman" w:hint="default"/>
        <w:i w:val="0"/>
      </w:r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  <w:rPr>
        <w:rFonts w:cs="Times New Roman"/>
      </w:rPr>
    </w:lvl>
  </w:abstractNum>
  <w:abstractNum w:abstractNumId="25">
    <w:nsid w:val="70A35FC2"/>
    <w:multiLevelType w:val="hybridMultilevel"/>
    <w:tmpl w:val="03EA7692"/>
    <w:lvl w:ilvl="0" w:tplc="7F94EE3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70F235FC"/>
    <w:multiLevelType w:val="hybridMultilevel"/>
    <w:tmpl w:val="7EB433FC"/>
    <w:lvl w:ilvl="0" w:tplc="EDE8634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4" w:hanging="360"/>
      </w:pPr>
      <w:rPr>
        <w:rFonts w:cs="Times New Roman" w:hint="default"/>
        <w:i w:val="0"/>
      </w:r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  <w:rPr>
        <w:rFonts w:cs="Times New Roman"/>
      </w:rPr>
    </w:lvl>
  </w:abstractNum>
  <w:abstractNum w:abstractNumId="27">
    <w:nsid w:val="78326A99"/>
    <w:multiLevelType w:val="hybridMultilevel"/>
    <w:tmpl w:val="2096A11E"/>
    <w:lvl w:ilvl="0" w:tplc="822411B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7DFF7CF8"/>
    <w:multiLevelType w:val="hybridMultilevel"/>
    <w:tmpl w:val="D17AD41A"/>
    <w:lvl w:ilvl="0" w:tplc="8EC81B02">
      <w:start w:val="1"/>
      <w:numFmt w:val="decimal"/>
      <w:pStyle w:val="NESHeading2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9">
    <w:nsid w:val="7FE370EE"/>
    <w:multiLevelType w:val="hybridMultilevel"/>
    <w:tmpl w:val="F3CA3354"/>
    <w:lvl w:ilvl="0" w:tplc="E05CEE2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8"/>
  </w:num>
  <w:num w:numId="6">
    <w:abstractNumId w:val="21"/>
  </w:num>
  <w:num w:numId="7">
    <w:abstractNumId w:val="19"/>
  </w:num>
  <w:num w:numId="8">
    <w:abstractNumId w:val="13"/>
  </w:num>
  <w:num w:numId="9">
    <w:abstractNumId w:val="17"/>
  </w:num>
  <w:num w:numId="10">
    <w:abstractNumId w:val="28"/>
  </w:num>
  <w:num w:numId="11">
    <w:abstractNumId w:val="7"/>
  </w:num>
  <w:num w:numId="12">
    <w:abstractNumId w:val="23"/>
  </w:num>
  <w:num w:numId="13">
    <w:abstractNumId w:val="24"/>
  </w:num>
  <w:num w:numId="14">
    <w:abstractNumId w:val="26"/>
  </w:num>
  <w:num w:numId="15">
    <w:abstractNumId w:val="1"/>
  </w:num>
  <w:num w:numId="16">
    <w:abstractNumId w:val="20"/>
  </w:num>
  <w:num w:numId="17">
    <w:abstractNumId w:val="12"/>
  </w:num>
  <w:num w:numId="18">
    <w:abstractNumId w:val="29"/>
  </w:num>
  <w:num w:numId="19">
    <w:abstractNumId w:val="27"/>
  </w:num>
  <w:num w:numId="20">
    <w:abstractNumId w:val="22"/>
  </w:num>
  <w:num w:numId="21">
    <w:abstractNumId w:val="10"/>
  </w:num>
  <w:num w:numId="22">
    <w:abstractNumId w:val="4"/>
  </w:num>
  <w:num w:numId="23">
    <w:abstractNumId w:val="16"/>
  </w:num>
  <w:num w:numId="24">
    <w:abstractNumId w:val="14"/>
  </w:num>
  <w:num w:numId="25">
    <w:abstractNumId w:val="3"/>
  </w:num>
  <w:num w:numId="26">
    <w:abstractNumId w:val="11"/>
  </w:num>
  <w:num w:numId="27">
    <w:abstractNumId w:val="25"/>
  </w:num>
  <w:num w:numId="28">
    <w:abstractNumId w:val="15"/>
  </w:num>
  <w:num w:numId="29">
    <w:abstractNumId w:val="5"/>
  </w:num>
  <w:num w:numId="30">
    <w:abstractNumId w:val="9"/>
  </w:num>
  <w:num w:numId="31">
    <w:abstractNumId w:val="6"/>
  </w:num>
  <w:num w:numId="32">
    <w:abstractNumId w:val="2"/>
  </w:num>
  <w:num w:numId="33">
    <w:abstractNumId w:val="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10"/>
  <w:displayHorizontalDrawingGridEvery w:val="2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6BEB"/>
    <w:rsid w:val="000033EC"/>
    <w:rsid w:val="00003B20"/>
    <w:rsid w:val="00004B4A"/>
    <w:rsid w:val="000058C7"/>
    <w:rsid w:val="00006108"/>
    <w:rsid w:val="0000648D"/>
    <w:rsid w:val="00007B7B"/>
    <w:rsid w:val="00007E47"/>
    <w:rsid w:val="0001068A"/>
    <w:rsid w:val="00011660"/>
    <w:rsid w:val="0001190F"/>
    <w:rsid w:val="00012576"/>
    <w:rsid w:val="00013795"/>
    <w:rsid w:val="00013BCB"/>
    <w:rsid w:val="00015211"/>
    <w:rsid w:val="0001589A"/>
    <w:rsid w:val="000161A5"/>
    <w:rsid w:val="00017438"/>
    <w:rsid w:val="0001783D"/>
    <w:rsid w:val="00017BC8"/>
    <w:rsid w:val="00020399"/>
    <w:rsid w:val="00020815"/>
    <w:rsid w:val="00022302"/>
    <w:rsid w:val="00022975"/>
    <w:rsid w:val="000234C7"/>
    <w:rsid w:val="00023E6E"/>
    <w:rsid w:val="00023E9F"/>
    <w:rsid w:val="00024725"/>
    <w:rsid w:val="00024F86"/>
    <w:rsid w:val="00025100"/>
    <w:rsid w:val="00025767"/>
    <w:rsid w:val="0002588E"/>
    <w:rsid w:val="0002592D"/>
    <w:rsid w:val="00025DF2"/>
    <w:rsid w:val="0002606A"/>
    <w:rsid w:val="000263C0"/>
    <w:rsid w:val="00026A61"/>
    <w:rsid w:val="00026D77"/>
    <w:rsid w:val="0002716B"/>
    <w:rsid w:val="00027806"/>
    <w:rsid w:val="00027AEA"/>
    <w:rsid w:val="00027CA8"/>
    <w:rsid w:val="00027D87"/>
    <w:rsid w:val="0003086E"/>
    <w:rsid w:val="00030DC0"/>
    <w:rsid w:val="000328EF"/>
    <w:rsid w:val="00034801"/>
    <w:rsid w:val="00034834"/>
    <w:rsid w:val="00035635"/>
    <w:rsid w:val="0003632A"/>
    <w:rsid w:val="0004036D"/>
    <w:rsid w:val="00041821"/>
    <w:rsid w:val="00043293"/>
    <w:rsid w:val="00044EFD"/>
    <w:rsid w:val="0004591E"/>
    <w:rsid w:val="00045988"/>
    <w:rsid w:val="00046594"/>
    <w:rsid w:val="00046CB3"/>
    <w:rsid w:val="00047447"/>
    <w:rsid w:val="000478F5"/>
    <w:rsid w:val="00050C8E"/>
    <w:rsid w:val="0005139F"/>
    <w:rsid w:val="000514BA"/>
    <w:rsid w:val="00051FAB"/>
    <w:rsid w:val="00054283"/>
    <w:rsid w:val="00055204"/>
    <w:rsid w:val="0005573A"/>
    <w:rsid w:val="00056159"/>
    <w:rsid w:val="000561F9"/>
    <w:rsid w:val="000569C3"/>
    <w:rsid w:val="00056BE6"/>
    <w:rsid w:val="00056C8F"/>
    <w:rsid w:val="0005739B"/>
    <w:rsid w:val="00061C39"/>
    <w:rsid w:val="00062204"/>
    <w:rsid w:val="00063AFE"/>
    <w:rsid w:val="00063D89"/>
    <w:rsid w:val="00064734"/>
    <w:rsid w:val="000647F1"/>
    <w:rsid w:val="000654E6"/>
    <w:rsid w:val="0006617F"/>
    <w:rsid w:val="00067DBD"/>
    <w:rsid w:val="0007023C"/>
    <w:rsid w:val="00070269"/>
    <w:rsid w:val="000718A0"/>
    <w:rsid w:val="00072128"/>
    <w:rsid w:val="00072773"/>
    <w:rsid w:val="000728E4"/>
    <w:rsid w:val="00073A00"/>
    <w:rsid w:val="00073B45"/>
    <w:rsid w:val="00073E8F"/>
    <w:rsid w:val="000759A1"/>
    <w:rsid w:val="000816F7"/>
    <w:rsid w:val="00081BDC"/>
    <w:rsid w:val="00082565"/>
    <w:rsid w:val="000827EE"/>
    <w:rsid w:val="0008296B"/>
    <w:rsid w:val="00083323"/>
    <w:rsid w:val="00083374"/>
    <w:rsid w:val="00084C01"/>
    <w:rsid w:val="0008522D"/>
    <w:rsid w:val="00085912"/>
    <w:rsid w:val="000863BD"/>
    <w:rsid w:val="00087250"/>
    <w:rsid w:val="00087C6F"/>
    <w:rsid w:val="00090424"/>
    <w:rsid w:val="000911BE"/>
    <w:rsid w:val="00092462"/>
    <w:rsid w:val="00092B0E"/>
    <w:rsid w:val="000930E7"/>
    <w:rsid w:val="00093196"/>
    <w:rsid w:val="00093333"/>
    <w:rsid w:val="000936A2"/>
    <w:rsid w:val="00093C49"/>
    <w:rsid w:val="00094746"/>
    <w:rsid w:val="000A07EA"/>
    <w:rsid w:val="000A11C1"/>
    <w:rsid w:val="000A1D38"/>
    <w:rsid w:val="000A3D3B"/>
    <w:rsid w:val="000A3DCE"/>
    <w:rsid w:val="000A4E13"/>
    <w:rsid w:val="000A53DF"/>
    <w:rsid w:val="000A7FAE"/>
    <w:rsid w:val="000B1D4B"/>
    <w:rsid w:val="000B284B"/>
    <w:rsid w:val="000B2A59"/>
    <w:rsid w:val="000B32F9"/>
    <w:rsid w:val="000B332B"/>
    <w:rsid w:val="000B4AD9"/>
    <w:rsid w:val="000B5C60"/>
    <w:rsid w:val="000B6AB6"/>
    <w:rsid w:val="000B728F"/>
    <w:rsid w:val="000B74AC"/>
    <w:rsid w:val="000C025D"/>
    <w:rsid w:val="000C0ACC"/>
    <w:rsid w:val="000C1D30"/>
    <w:rsid w:val="000C237D"/>
    <w:rsid w:val="000C2C19"/>
    <w:rsid w:val="000C3E24"/>
    <w:rsid w:val="000C42FA"/>
    <w:rsid w:val="000C68A5"/>
    <w:rsid w:val="000C6BBA"/>
    <w:rsid w:val="000C705F"/>
    <w:rsid w:val="000C715B"/>
    <w:rsid w:val="000D02E9"/>
    <w:rsid w:val="000D09B7"/>
    <w:rsid w:val="000D105A"/>
    <w:rsid w:val="000D1BC6"/>
    <w:rsid w:val="000D1BE6"/>
    <w:rsid w:val="000D1D70"/>
    <w:rsid w:val="000D1DFC"/>
    <w:rsid w:val="000D1F19"/>
    <w:rsid w:val="000D236C"/>
    <w:rsid w:val="000D2EA9"/>
    <w:rsid w:val="000D491D"/>
    <w:rsid w:val="000D6514"/>
    <w:rsid w:val="000D6D8E"/>
    <w:rsid w:val="000D6EDE"/>
    <w:rsid w:val="000D78A9"/>
    <w:rsid w:val="000E0A89"/>
    <w:rsid w:val="000E1DC3"/>
    <w:rsid w:val="000E284C"/>
    <w:rsid w:val="000E2912"/>
    <w:rsid w:val="000E298A"/>
    <w:rsid w:val="000E2C0A"/>
    <w:rsid w:val="000E3CA6"/>
    <w:rsid w:val="000E43B2"/>
    <w:rsid w:val="000E50FE"/>
    <w:rsid w:val="000E58ED"/>
    <w:rsid w:val="000E6028"/>
    <w:rsid w:val="000E7B8C"/>
    <w:rsid w:val="000F0047"/>
    <w:rsid w:val="000F1E72"/>
    <w:rsid w:val="000F3C16"/>
    <w:rsid w:val="000F4084"/>
    <w:rsid w:val="000F4570"/>
    <w:rsid w:val="000F6612"/>
    <w:rsid w:val="000F7430"/>
    <w:rsid w:val="000F7A28"/>
    <w:rsid w:val="001000CA"/>
    <w:rsid w:val="00100937"/>
    <w:rsid w:val="00102341"/>
    <w:rsid w:val="00103B4E"/>
    <w:rsid w:val="00104D63"/>
    <w:rsid w:val="00104F2B"/>
    <w:rsid w:val="00106225"/>
    <w:rsid w:val="001066E2"/>
    <w:rsid w:val="00107283"/>
    <w:rsid w:val="00110172"/>
    <w:rsid w:val="00110E3D"/>
    <w:rsid w:val="001112F0"/>
    <w:rsid w:val="00112099"/>
    <w:rsid w:val="001123CB"/>
    <w:rsid w:val="0011240F"/>
    <w:rsid w:val="00113BFB"/>
    <w:rsid w:val="00115C2E"/>
    <w:rsid w:val="001166BF"/>
    <w:rsid w:val="00116C2E"/>
    <w:rsid w:val="00116FB5"/>
    <w:rsid w:val="0011774E"/>
    <w:rsid w:val="00117798"/>
    <w:rsid w:val="001177AB"/>
    <w:rsid w:val="00117849"/>
    <w:rsid w:val="00120FF1"/>
    <w:rsid w:val="0012145F"/>
    <w:rsid w:val="00122A49"/>
    <w:rsid w:val="00122CBC"/>
    <w:rsid w:val="001253FE"/>
    <w:rsid w:val="00125BDA"/>
    <w:rsid w:val="00126292"/>
    <w:rsid w:val="001269AC"/>
    <w:rsid w:val="00127ABB"/>
    <w:rsid w:val="00130FFF"/>
    <w:rsid w:val="00131278"/>
    <w:rsid w:val="00131B2D"/>
    <w:rsid w:val="00132CA7"/>
    <w:rsid w:val="00134B06"/>
    <w:rsid w:val="00134E63"/>
    <w:rsid w:val="0013537F"/>
    <w:rsid w:val="00135B7F"/>
    <w:rsid w:val="00136C1F"/>
    <w:rsid w:val="00140112"/>
    <w:rsid w:val="00141061"/>
    <w:rsid w:val="00142919"/>
    <w:rsid w:val="001430BF"/>
    <w:rsid w:val="001436AD"/>
    <w:rsid w:val="00144353"/>
    <w:rsid w:val="001445B5"/>
    <w:rsid w:val="00144FB8"/>
    <w:rsid w:val="001451D1"/>
    <w:rsid w:val="00145438"/>
    <w:rsid w:val="00145BAF"/>
    <w:rsid w:val="00145DD8"/>
    <w:rsid w:val="0014645F"/>
    <w:rsid w:val="00151E52"/>
    <w:rsid w:val="001522F6"/>
    <w:rsid w:val="00153A4B"/>
    <w:rsid w:val="00153E10"/>
    <w:rsid w:val="0015455B"/>
    <w:rsid w:val="001545F3"/>
    <w:rsid w:val="001549C9"/>
    <w:rsid w:val="0015617A"/>
    <w:rsid w:val="00156FBB"/>
    <w:rsid w:val="00157149"/>
    <w:rsid w:val="00157F38"/>
    <w:rsid w:val="001605A3"/>
    <w:rsid w:val="00161DFE"/>
    <w:rsid w:val="0016223E"/>
    <w:rsid w:val="001622D5"/>
    <w:rsid w:val="00162D63"/>
    <w:rsid w:val="00163B1F"/>
    <w:rsid w:val="00163B23"/>
    <w:rsid w:val="00163DBE"/>
    <w:rsid w:val="001658CF"/>
    <w:rsid w:val="00165C3E"/>
    <w:rsid w:val="00166C2A"/>
    <w:rsid w:val="001706F3"/>
    <w:rsid w:val="00170A11"/>
    <w:rsid w:val="00170E2C"/>
    <w:rsid w:val="0017299F"/>
    <w:rsid w:val="0017493F"/>
    <w:rsid w:val="00174AA7"/>
    <w:rsid w:val="00174AB8"/>
    <w:rsid w:val="00174F81"/>
    <w:rsid w:val="00175371"/>
    <w:rsid w:val="00176553"/>
    <w:rsid w:val="0017671F"/>
    <w:rsid w:val="0017787D"/>
    <w:rsid w:val="00180123"/>
    <w:rsid w:val="00180F28"/>
    <w:rsid w:val="00180F5C"/>
    <w:rsid w:val="0018252D"/>
    <w:rsid w:val="0018265C"/>
    <w:rsid w:val="00182750"/>
    <w:rsid w:val="001838D5"/>
    <w:rsid w:val="001855D8"/>
    <w:rsid w:val="00185E24"/>
    <w:rsid w:val="001873C7"/>
    <w:rsid w:val="00190FC2"/>
    <w:rsid w:val="0019247C"/>
    <w:rsid w:val="001924EE"/>
    <w:rsid w:val="00195244"/>
    <w:rsid w:val="0019559F"/>
    <w:rsid w:val="00195C09"/>
    <w:rsid w:val="001961A8"/>
    <w:rsid w:val="001971BA"/>
    <w:rsid w:val="001A025C"/>
    <w:rsid w:val="001A1312"/>
    <w:rsid w:val="001A1882"/>
    <w:rsid w:val="001A1EFE"/>
    <w:rsid w:val="001A2019"/>
    <w:rsid w:val="001A27E8"/>
    <w:rsid w:val="001A30D4"/>
    <w:rsid w:val="001A317E"/>
    <w:rsid w:val="001A34B2"/>
    <w:rsid w:val="001A35BF"/>
    <w:rsid w:val="001A3F01"/>
    <w:rsid w:val="001A538C"/>
    <w:rsid w:val="001A53E5"/>
    <w:rsid w:val="001A623A"/>
    <w:rsid w:val="001A68C2"/>
    <w:rsid w:val="001B019A"/>
    <w:rsid w:val="001B05DC"/>
    <w:rsid w:val="001B23E3"/>
    <w:rsid w:val="001B2ECA"/>
    <w:rsid w:val="001B4712"/>
    <w:rsid w:val="001B5B5D"/>
    <w:rsid w:val="001B5C0E"/>
    <w:rsid w:val="001B7234"/>
    <w:rsid w:val="001B7FE4"/>
    <w:rsid w:val="001C078D"/>
    <w:rsid w:val="001C0EF5"/>
    <w:rsid w:val="001C167B"/>
    <w:rsid w:val="001C1E0C"/>
    <w:rsid w:val="001C2AD1"/>
    <w:rsid w:val="001C322E"/>
    <w:rsid w:val="001C387A"/>
    <w:rsid w:val="001C3AF0"/>
    <w:rsid w:val="001C50D3"/>
    <w:rsid w:val="001C62D2"/>
    <w:rsid w:val="001C6905"/>
    <w:rsid w:val="001C7541"/>
    <w:rsid w:val="001D01ED"/>
    <w:rsid w:val="001D1AF5"/>
    <w:rsid w:val="001D1CA3"/>
    <w:rsid w:val="001D216A"/>
    <w:rsid w:val="001D2972"/>
    <w:rsid w:val="001D2A45"/>
    <w:rsid w:val="001D3A08"/>
    <w:rsid w:val="001D5E23"/>
    <w:rsid w:val="001D7112"/>
    <w:rsid w:val="001D7238"/>
    <w:rsid w:val="001E0152"/>
    <w:rsid w:val="001E03F0"/>
    <w:rsid w:val="001E06B5"/>
    <w:rsid w:val="001E124B"/>
    <w:rsid w:val="001E1A67"/>
    <w:rsid w:val="001E1D53"/>
    <w:rsid w:val="001E2637"/>
    <w:rsid w:val="001E2F39"/>
    <w:rsid w:val="001E4106"/>
    <w:rsid w:val="001E4B6A"/>
    <w:rsid w:val="001F0636"/>
    <w:rsid w:val="001F0681"/>
    <w:rsid w:val="001F09CD"/>
    <w:rsid w:val="001F1BAD"/>
    <w:rsid w:val="001F554C"/>
    <w:rsid w:val="001F6AED"/>
    <w:rsid w:val="00202015"/>
    <w:rsid w:val="00202142"/>
    <w:rsid w:val="00202429"/>
    <w:rsid w:val="00203092"/>
    <w:rsid w:val="00203CCC"/>
    <w:rsid w:val="002040EE"/>
    <w:rsid w:val="002043D3"/>
    <w:rsid w:val="0020451C"/>
    <w:rsid w:val="00204B47"/>
    <w:rsid w:val="002068D9"/>
    <w:rsid w:val="00206F21"/>
    <w:rsid w:val="0020758B"/>
    <w:rsid w:val="002078E0"/>
    <w:rsid w:val="002110DE"/>
    <w:rsid w:val="002115D6"/>
    <w:rsid w:val="00211BAA"/>
    <w:rsid w:val="002122F8"/>
    <w:rsid w:val="002141C8"/>
    <w:rsid w:val="0021662D"/>
    <w:rsid w:val="002169DD"/>
    <w:rsid w:val="002172AE"/>
    <w:rsid w:val="00217D04"/>
    <w:rsid w:val="0022004E"/>
    <w:rsid w:val="002205DF"/>
    <w:rsid w:val="002207BC"/>
    <w:rsid w:val="00220D1E"/>
    <w:rsid w:val="00222647"/>
    <w:rsid w:val="00223820"/>
    <w:rsid w:val="00224A0C"/>
    <w:rsid w:val="00226947"/>
    <w:rsid w:val="00226EBD"/>
    <w:rsid w:val="0022735B"/>
    <w:rsid w:val="00227BBF"/>
    <w:rsid w:val="00227BD6"/>
    <w:rsid w:val="00227F64"/>
    <w:rsid w:val="00230303"/>
    <w:rsid w:val="00230EA1"/>
    <w:rsid w:val="0023111F"/>
    <w:rsid w:val="00231C78"/>
    <w:rsid w:val="002321ED"/>
    <w:rsid w:val="00232453"/>
    <w:rsid w:val="00232DAC"/>
    <w:rsid w:val="00232F25"/>
    <w:rsid w:val="00233086"/>
    <w:rsid w:val="002330BD"/>
    <w:rsid w:val="002339CD"/>
    <w:rsid w:val="00233B5E"/>
    <w:rsid w:val="0023490B"/>
    <w:rsid w:val="00234AF4"/>
    <w:rsid w:val="00234E8A"/>
    <w:rsid w:val="00235052"/>
    <w:rsid w:val="00240F7F"/>
    <w:rsid w:val="00241139"/>
    <w:rsid w:val="0024180B"/>
    <w:rsid w:val="002428EF"/>
    <w:rsid w:val="00243D14"/>
    <w:rsid w:val="0024506F"/>
    <w:rsid w:val="002452EF"/>
    <w:rsid w:val="00245411"/>
    <w:rsid w:val="0024549E"/>
    <w:rsid w:val="002461CA"/>
    <w:rsid w:val="00246914"/>
    <w:rsid w:val="00246B76"/>
    <w:rsid w:val="00250A0E"/>
    <w:rsid w:val="00250DF0"/>
    <w:rsid w:val="00250E54"/>
    <w:rsid w:val="002515C3"/>
    <w:rsid w:val="00252829"/>
    <w:rsid w:val="00252CB2"/>
    <w:rsid w:val="00253757"/>
    <w:rsid w:val="00253FD7"/>
    <w:rsid w:val="00254CD1"/>
    <w:rsid w:val="00256101"/>
    <w:rsid w:val="0026136A"/>
    <w:rsid w:val="00263C42"/>
    <w:rsid w:val="00264101"/>
    <w:rsid w:val="0026437D"/>
    <w:rsid w:val="00264384"/>
    <w:rsid w:val="00265240"/>
    <w:rsid w:val="002673AC"/>
    <w:rsid w:val="00267490"/>
    <w:rsid w:val="002703D1"/>
    <w:rsid w:val="0027186E"/>
    <w:rsid w:val="002719B6"/>
    <w:rsid w:val="00271AC1"/>
    <w:rsid w:val="002744F8"/>
    <w:rsid w:val="00274DFD"/>
    <w:rsid w:val="00274EA3"/>
    <w:rsid w:val="00276F31"/>
    <w:rsid w:val="0028142B"/>
    <w:rsid w:val="00281EC6"/>
    <w:rsid w:val="002820BF"/>
    <w:rsid w:val="00282403"/>
    <w:rsid w:val="00282B6A"/>
    <w:rsid w:val="00282CA0"/>
    <w:rsid w:val="0028390F"/>
    <w:rsid w:val="00283EEC"/>
    <w:rsid w:val="00285765"/>
    <w:rsid w:val="00285F16"/>
    <w:rsid w:val="002866AA"/>
    <w:rsid w:val="002909D8"/>
    <w:rsid w:val="00290DA5"/>
    <w:rsid w:val="0029177E"/>
    <w:rsid w:val="00292C6D"/>
    <w:rsid w:val="00293231"/>
    <w:rsid w:val="00293267"/>
    <w:rsid w:val="00293FA8"/>
    <w:rsid w:val="00294776"/>
    <w:rsid w:val="0029492D"/>
    <w:rsid w:val="00294C00"/>
    <w:rsid w:val="00294D18"/>
    <w:rsid w:val="00295106"/>
    <w:rsid w:val="00295396"/>
    <w:rsid w:val="002957A1"/>
    <w:rsid w:val="00296CFD"/>
    <w:rsid w:val="00297A8C"/>
    <w:rsid w:val="00297C05"/>
    <w:rsid w:val="002A05B5"/>
    <w:rsid w:val="002A06D1"/>
    <w:rsid w:val="002A06E4"/>
    <w:rsid w:val="002A1967"/>
    <w:rsid w:val="002A1FE9"/>
    <w:rsid w:val="002A2D2B"/>
    <w:rsid w:val="002A2D94"/>
    <w:rsid w:val="002A4006"/>
    <w:rsid w:val="002A475B"/>
    <w:rsid w:val="002A632C"/>
    <w:rsid w:val="002A6989"/>
    <w:rsid w:val="002B0B2C"/>
    <w:rsid w:val="002B1CE7"/>
    <w:rsid w:val="002B3594"/>
    <w:rsid w:val="002B39F5"/>
    <w:rsid w:val="002B3F1E"/>
    <w:rsid w:val="002B423F"/>
    <w:rsid w:val="002B5660"/>
    <w:rsid w:val="002B5673"/>
    <w:rsid w:val="002B681A"/>
    <w:rsid w:val="002B6E6D"/>
    <w:rsid w:val="002B6E7B"/>
    <w:rsid w:val="002B7B66"/>
    <w:rsid w:val="002C0613"/>
    <w:rsid w:val="002C0EAF"/>
    <w:rsid w:val="002C2511"/>
    <w:rsid w:val="002C4F66"/>
    <w:rsid w:val="002C500B"/>
    <w:rsid w:val="002C59D0"/>
    <w:rsid w:val="002D08C8"/>
    <w:rsid w:val="002D1160"/>
    <w:rsid w:val="002D135F"/>
    <w:rsid w:val="002D26DD"/>
    <w:rsid w:val="002D2D84"/>
    <w:rsid w:val="002D3851"/>
    <w:rsid w:val="002D3A9A"/>
    <w:rsid w:val="002D6183"/>
    <w:rsid w:val="002D64D8"/>
    <w:rsid w:val="002D747C"/>
    <w:rsid w:val="002E04B6"/>
    <w:rsid w:val="002E05DA"/>
    <w:rsid w:val="002E0B2C"/>
    <w:rsid w:val="002E0BD3"/>
    <w:rsid w:val="002E0BD5"/>
    <w:rsid w:val="002E1522"/>
    <w:rsid w:val="002E1B90"/>
    <w:rsid w:val="002E2912"/>
    <w:rsid w:val="002E3896"/>
    <w:rsid w:val="002E4B6E"/>
    <w:rsid w:val="002E6384"/>
    <w:rsid w:val="002E65A5"/>
    <w:rsid w:val="002E6E0B"/>
    <w:rsid w:val="002E76F3"/>
    <w:rsid w:val="002E7D12"/>
    <w:rsid w:val="002F01D0"/>
    <w:rsid w:val="002F0DCE"/>
    <w:rsid w:val="002F1130"/>
    <w:rsid w:val="002F202E"/>
    <w:rsid w:val="002F2155"/>
    <w:rsid w:val="002F281F"/>
    <w:rsid w:val="002F3036"/>
    <w:rsid w:val="002F4038"/>
    <w:rsid w:val="002F454B"/>
    <w:rsid w:val="002F479C"/>
    <w:rsid w:val="002F490C"/>
    <w:rsid w:val="002F5255"/>
    <w:rsid w:val="002F5BCF"/>
    <w:rsid w:val="002F6361"/>
    <w:rsid w:val="002F6C67"/>
    <w:rsid w:val="002F6EC9"/>
    <w:rsid w:val="003004FF"/>
    <w:rsid w:val="0030064B"/>
    <w:rsid w:val="00300CDE"/>
    <w:rsid w:val="00301CB9"/>
    <w:rsid w:val="00306340"/>
    <w:rsid w:val="00307101"/>
    <w:rsid w:val="00307975"/>
    <w:rsid w:val="00310616"/>
    <w:rsid w:val="00310C9A"/>
    <w:rsid w:val="00310DEC"/>
    <w:rsid w:val="00312DD6"/>
    <w:rsid w:val="003146B6"/>
    <w:rsid w:val="00317354"/>
    <w:rsid w:val="0031785B"/>
    <w:rsid w:val="00320E9D"/>
    <w:rsid w:val="00321FFC"/>
    <w:rsid w:val="00324593"/>
    <w:rsid w:val="003255B1"/>
    <w:rsid w:val="00325F7C"/>
    <w:rsid w:val="003265C0"/>
    <w:rsid w:val="00326C0C"/>
    <w:rsid w:val="003300FC"/>
    <w:rsid w:val="00330405"/>
    <w:rsid w:val="0033127E"/>
    <w:rsid w:val="003340FF"/>
    <w:rsid w:val="003344AE"/>
    <w:rsid w:val="00337161"/>
    <w:rsid w:val="00337173"/>
    <w:rsid w:val="0033729D"/>
    <w:rsid w:val="00337AA9"/>
    <w:rsid w:val="0034039D"/>
    <w:rsid w:val="00340BD7"/>
    <w:rsid w:val="00340E8A"/>
    <w:rsid w:val="00341419"/>
    <w:rsid w:val="00341E59"/>
    <w:rsid w:val="003422DD"/>
    <w:rsid w:val="00343511"/>
    <w:rsid w:val="0034357F"/>
    <w:rsid w:val="00343731"/>
    <w:rsid w:val="00343833"/>
    <w:rsid w:val="003442C1"/>
    <w:rsid w:val="00344708"/>
    <w:rsid w:val="00346B0A"/>
    <w:rsid w:val="00346C58"/>
    <w:rsid w:val="00351241"/>
    <w:rsid w:val="00351813"/>
    <w:rsid w:val="00351CB7"/>
    <w:rsid w:val="00352019"/>
    <w:rsid w:val="0035370F"/>
    <w:rsid w:val="00354D19"/>
    <w:rsid w:val="003553D7"/>
    <w:rsid w:val="0035548A"/>
    <w:rsid w:val="0035601F"/>
    <w:rsid w:val="0035790F"/>
    <w:rsid w:val="00357C5E"/>
    <w:rsid w:val="00360AE8"/>
    <w:rsid w:val="00360C19"/>
    <w:rsid w:val="003612C1"/>
    <w:rsid w:val="003620B5"/>
    <w:rsid w:val="003627A8"/>
    <w:rsid w:val="003630A8"/>
    <w:rsid w:val="0036319D"/>
    <w:rsid w:val="00363D72"/>
    <w:rsid w:val="00364794"/>
    <w:rsid w:val="00365620"/>
    <w:rsid w:val="00367449"/>
    <w:rsid w:val="0036750D"/>
    <w:rsid w:val="0036776C"/>
    <w:rsid w:val="00367A36"/>
    <w:rsid w:val="00370141"/>
    <w:rsid w:val="00370308"/>
    <w:rsid w:val="00370315"/>
    <w:rsid w:val="003711AB"/>
    <w:rsid w:val="0037274E"/>
    <w:rsid w:val="00372894"/>
    <w:rsid w:val="00372E48"/>
    <w:rsid w:val="003731C3"/>
    <w:rsid w:val="0037428D"/>
    <w:rsid w:val="003745D5"/>
    <w:rsid w:val="003767BA"/>
    <w:rsid w:val="0037748E"/>
    <w:rsid w:val="00377AAD"/>
    <w:rsid w:val="00381BD2"/>
    <w:rsid w:val="00381BEC"/>
    <w:rsid w:val="00382451"/>
    <w:rsid w:val="00383535"/>
    <w:rsid w:val="00383E67"/>
    <w:rsid w:val="00385424"/>
    <w:rsid w:val="00385A67"/>
    <w:rsid w:val="00385EF0"/>
    <w:rsid w:val="00390763"/>
    <w:rsid w:val="0039098B"/>
    <w:rsid w:val="00390FA9"/>
    <w:rsid w:val="00391CEC"/>
    <w:rsid w:val="0039353D"/>
    <w:rsid w:val="00394502"/>
    <w:rsid w:val="00394ADC"/>
    <w:rsid w:val="003950A7"/>
    <w:rsid w:val="0039518F"/>
    <w:rsid w:val="00395267"/>
    <w:rsid w:val="00396972"/>
    <w:rsid w:val="00396F07"/>
    <w:rsid w:val="003974C3"/>
    <w:rsid w:val="003A0557"/>
    <w:rsid w:val="003A2022"/>
    <w:rsid w:val="003A3F6D"/>
    <w:rsid w:val="003A45FE"/>
    <w:rsid w:val="003A51D9"/>
    <w:rsid w:val="003A61D2"/>
    <w:rsid w:val="003A6AE5"/>
    <w:rsid w:val="003A6BD4"/>
    <w:rsid w:val="003B1724"/>
    <w:rsid w:val="003B1C36"/>
    <w:rsid w:val="003B2974"/>
    <w:rsid w:val="003B3A95"/>
    <w:rsid w:val="003B4254"/>
    <w:rsid w:val="003B5F30"/>
    <w:rsid w:val="003B615F"/>
    <w:rsid w:val="003B6D9C"/>
    <w:rsid w:val="003B6E60"/>
    <w:rsid w:val="003C0219"/>
    <w:rsid w:val="003C1349"/>
    <w:rsid w:val="003C1540"/>
    <w:rsid w:val="003C18DE"/>
    <w:rsid w:val="003C243D"/>
    <w:rsid w:val="003C2C25"/>
    <w:rsid w:val="003C32D4"/>
    <w:rsid w:val="003C40F9"/>
    <w:rsid w:val="003C470D"/>
    <w:rsid w:val="003C6857"/>
    <w:rsid w:val="003D0320"/>
    <w:rsid w:val="003D1171"/>
    <w:rsid w:val="003D1310"/>
    <w:rsid w:val="003D1776"/>
    <w:rsid w:val="003D2E3A"/>
    <w:rsid w:val="003D325F"/>
    <w:rsid w:val="003D55D9"/>
    <w:rsid w:val="003E1890"/>
    <w:rsid w:val="003E3C32"/>
    <w:rsid w:val="003E3D42"/>
    <w:rsid w:val="003E5E30"/>
    <w:rsid w:val="003E684E"/>
    <w:rsid w:val="003E6EB1"/>
    <w:rsid w:val="003E745C"/>
    <w:rsid w:val="003E76F1"/>
    <w:rsid w:val="003F40D3"/>
    <w:rsid w:val="003F4362"/>
    <w:rsid w:val="003F615F"/>
    <w:rsid w:val="003F68AF"/>
    <w:rsid w:val="003F71DA"/>
    <w:rsid w:val="0040049F"/>
    <w:rsid w:val="0040099B"/>
    <w:rsid w:val="00401CFC"/>
    <w:rsid w:val="00401D1D"/>
    <w:rsid w:val="00402759"/>
    <w:rsid w:val="004034B2"/>
    <w:rsid w:val="00403925"/>
    <w:rsid w:val="00403F6D"/>
    <w:rsid w:val="00407253"/>
    <w:rsid w:val="00411159"/>
    <w:rsid w:val="00412150"/>
    <w:rsid w:val="004126A4"/>
    <w:rsid w:val="00413071"/>
    <w:rsid w:val="00413719"/>
    <w:rsid w:val="004149E9"/>
    <w:rsid w:val="0041513F"/>
    <w:rsid w:val="00415279"/>
    <w:rsid w:val="004153A9"/>
    <w:rsid w:val="00415F72"/>
    <w:rsid w:val="00416C2A"/>
    <w:rsid w:val="00417ABE"/>
    <w:rsid w:val="00417EF1"/>
    <w:rsid w:val="00420B68"/>
    <w:rsid w:val="0042411F"/>
    <w:rsid w:val="004249A1"/>
    <w:rsid w:val="0042548A"/>
    <w:rsid w:val="0042548D"/>
    <w:rsid w:val="004273AD"/>
    <w:rsid w:val="00427A43"/>
    <w:rsid w:val="00430D78"/>
    <w:rsid w:val="00431F3A"/>
    <w:rsid w:val="00433223"/>
    <w:rsid w:val="004337C3"/>
    <w:rsid w:val="00433AE1"/>
    <w:rsid w:val="00434E65"/>
    <w:rsid w:val="00435450"/>
    <w:rsid w:val="004362DB"/>
    <w:rsid w:val="0043765B"/>
    <w:rsid w:val="00437D5B"/>
    <w:rsid w:val="004400E2"/>
    <w:rsid w:val="00441B91"/>
    <w:rsid w:val="0044227E"/>
    <w:rsid w:val="004428FF"/>
    <w:rsid w:val="00443785"/>
    <w:rsid w:val="00443E42"/>
    <w:rsid w:val="0044421F"/>
    <w:rsid w:val="0044427D"/>
    <w:rsid w:val="00444BF2"/>
    <w:rsid w:val="00444D31"/>
    <w:rsid w:val="00445597"/>
    <w:rsid w:val="004467E8"/>
    <w:rsid w:val="00446948"/>
    <w:rsid w:val="00446A12"/>
    <w:rsid w:val="00446B7F"/>
    <w:rsid w:val="0044767F"/>
    <w:rsid w:val="00447A50"/>
    <w:rsid w:val="00447CE0"/>
    <w:rsid w:val="00451282"/>
    <w:rsid w:val="00454A4D"/>
    <w:rsid w:val="00455226"/>
    <w:rsid w:val="00455C60"/>
    <w:rsid w:val="0045616E"/>
    <w:rsid w:val="004605B4"/>
    <w:rsid w:val="00461E74"/>
    <w:rsid w:val="00461E7D"/>
    <w:rsid w:val="004622A6"/>
    <w:rsid w:val="0046234F"/>
    <w:rsid w:val="00462D0C"/>
    <w:rsid w:val="004638D0"/>
    <w:rsid w:val="004644BB"/>
    <w:rsid w:val="00465E4D"/>
    <w:rsid w:val="004664F3"/>
    <w:rsid w:val="004679DE"/>
    <w:rsid w:val="00467D92"/>
    <w:rsid w:val="00471BBB"/>
    <w:rsid w:val="00472E49"/>
    <w:rsid w:val="00475307"/>
    <w:rsid w:val="0047564C"/>
    <w:rsid w:val="0047569A"/>
    <w:rsid w:val="00475DCF"/>
    <w:rsid w:val="0047607F"/>
    <w:rsid w:val="00476124"/>
    <w:rsid w:val="00477BB8"/>
    <w:rsid w:val="00480015"/>
    <w:rsid w:val="00481772"/>
    <w:rsid w:val="00481B62"/>
    <w:rsid w:val="004828DA"/>
    <w:rsid w:val="00483CFF"/>
    <w:rsid w:val="004842DB"/>
    <w:rsid w:val="00485495"/>
    <w:rsid w:val="004858AA"/>
    <w:rsid w:val="004860A3"/>
    <w:rsid w:val="00486BEB"/>
    <w:rsid w:val="00486C43"/>
    <w:rsid w:val="00490898"/>
    <w:rsid w:val="00491166"/>
    <w:rsid w:val="00493F17"/>
    <w:rsid w:val="00494235"/>
    <w:rsid w:val="00494A8B"/>
    <w:rsid w:val="00494D24"/>
    <w:rsid w:val="00496931"/>
    <w:rsid w:val="00496CC2"/>
    <w:rsid w:val="00496E15"/>
    <w:rsid w:val="004970E8"/>
    <w:rsid w:val="00497284"/>
    <w:rsid w:val="004974E2"/>
    <w:rsid w:val="004A0487"/>
    <w:rsid w:val="004A0BCF"/>
    <w:rsid w:val="004A201C"/>
    <w:rsid w:val="004A20B9"/>
    <w:rsid w:val="004A21C0"/>
    <w:rsid w:val="004A28B0"/>
    <w:rsid w:val="004A3A7F"/>
    <w:rsid w:val="004A43AB"/>
    <w:rsid w:val="004A4CE9"/>
    <w:rsid w:val="004A6015"/>
    <w:rsid w:val="004A6818"/>
    <w:rsid w:val="004A77E9"/>
    <w:rsid w:val="004B0073"/>
    <w:rsid w:val="004B2CCC"/>
    <w:rsid w:val="004B3542"/>
    <w:rsid w:val="004B3866"/>
    <w:rsid w:val="004B3EAD"/>
    <w:rsid w:val="004B6328"/>
    <w:rsid w:val="004B7C77"/>
    <w:rsid w:val="004C02D5"/>
    <w:rsid w:val="004C4036"/>
    <w:rsid w:val="004C4C4E"/>
    <w:rsid w:val="004C4C89"/>
    <w:rsid w:val="004C7BFD"/>
    <w:rsid w:val="004D13EF"/>
    <w:rsid w:val="004D148D"/>
    <w:rsid w:val="004D170D"/>
    <w:rsid w:val="004D17C2"/>
    <w:rsid w:val="004D2018"/>
    <w:rsid w:val="004D2AEB"/>
    <w:rsid w:val="004D3A88"/>
    <w:rsid w:val="004D582E"/>
    <w:rsid w:val="004D69B1"/>
    <w:rsid w:val="004D69F6"/>
    <w:rsid w:val="004D6CE4"/>
    <w:rsid w:val="004D7992"/>
    <w:rsid w:val="004D7FDD"/>
    <w:rsid w:val="004E04DA"/>
    <w:rsid w:val="004E0C63"/>
    <w:rsid w:val="004E1157"/>
    <w:rsid w:val="004E1797"/>
    <w:rsid w:val="004E2D93"/>
    <w:rsid w:val="004E2F67"/>
    <w:rsid w:val="004E363C"/>
    <w:rsid w:val="004E36AF"/>
    <w:rsid w:val="004E3BF7"/>
    <w:rsid w:val="004E3D60"/>
    <w:rsid w:val="004E4396"/>
    <w:rsid w:val="004E456F"/>
    <w:rsid w:val="004E6B07"/>
    <w:rsid w:val="004F0AB7"/>
    <w:rsid w:val="004F1B6F"/>
    <w:rsid w:val="004F27FD"/>
    <w:rsid w:val="004F32B1"/>
    <w:rsid w:val="004F3DBD"/>
    <w:rsid w:val="004F4126"/>
    <w:rsid w:val="004F46D0"/>
    <w:rsid w:val="004F57A3"/>
    <w:rsid w:val="004F5AA4"/>
    <w:rsid w:val="004F66AC"/>
    <w:rsid w:val="004F6A6E"/>
    <w:rsid w:val="00501712"/>
    <w:rsid w:val="00501C3E"/>
    <w:rsid w:val="00501D43"/>
    <w:rsid w:val="00502BDF"/>
    <w:rsid w:val="005034FD"/>
    <w:rsid w:val="005044BF"/>
    <w:rsid w:val="00504540"/>
    <w:rsid w:val="005047CE"/>
    <w:rsid w:val="00504A05"/>
    <w:rsid w:val="00504B63"/>
    <w:rsid w:val="00504CE1"/>
    <w:rsid w:val="00505285"/>
    <w:rsid w:val="0051127D"/>
    <w:rsid w:val="00511523"/>
    <w:rsid w:val="00511A82"/>
    <w:rsid w:val="00511B34"/>
    <w:rsid w:val="00511CB3"/>
    <w:rsid w:val="005124B5"/>
    <w:rsid w:val="00512642"/>
    <w:rsid w:val="00512B9D"/>
    <w:rsid w:val="00512E69"/>
    <w:rsid w:val="005153C6"/>
    <w:rsid w:val="00515D6B"/>
    <w:rsid w:val="00517CF8"/>
    <w:rsid w:val="005219BC"/>
    <w:rsid w:val="00522A30"/>
    <w:rsid w:val="00522C92"/>
    <w:rsid w:val="005230EF"/>
    <w:rsid w:val="0052394B"/>
    <w:rsid w:val="00523B84"/>
    <w:rsid w:val="0052439E"/>
    <w:rsid w:val="00525684"/>
    <w:rsid w:val="00525A32"/>
    <w:rsid w:val="00526282"/>
    <w:rsid w:val="0052642B"/>
    <w:rsid w:val="005270B4"/>
    <w:rsid w:val="005271DF"/>
    <w:rsid w:val="00530DCC"/>
    <w:rsid w:val="00531E6E"/>
    <w:rsid w:val="00532913"/>
    <w:rsid w:val="00533F0C"/>
    <w:rsid w:val="0053436F"/>
    <w:rsid w:val="00534A1E"/>
    <w:rsid w:val="0053591D"/>
    <w:rsid w:val="00535927"/>
    <w:rsid w:val="005370CA"/>
    <w:rsid w:val="00537296"/>
    <w:rsid w:val="00537582"/>
    <w:rsid w:val="00537EF8"/>
    <w:rsid w:val="0054008D"/>
    <w:rsid w:val="00540DBD"/>
    <w:rsid w:val="005411F5"/>
    <w:rsid w:val="00542EE6"/>
    <w:rsid w:val="00542F11"/>
    <w:rsid w:val="0054311F"/>
    <w:rsid w:val="005442BB"/>
    <w:rsid w:val="0054509A"/>
    <w:rsid w:val="00545902"/>
    <w:rsid w:val="005459F8"/>
    <w:rsid w:val="005463CB"/>
    <w:rsid w:val="005476DF"/>
    <w:rsid w:val="00547BB7"/>
    <w:rsid w:val="00547CFC"/>
    <w:rsid w:val="00550749"/>
    <w:rsid w:val="005528F9"/>
    <w:rsid w:val="0055409C"/>
    <w:rsid w:val="00555CE2"/>
    <w:rsid w:val="00555E10"/>
    <w:rsid w:val="00557BC8"/>
    <w:rsid w:val="00557BE2"/>
    <w:rsid w:val="00557EE2"/>
    <w:rsid w:val="00560AA6"/>
    <w:rsid w:val="00562FF3"/>
    <w:rsid w:val="0056357B"/>
    <w:rsid w:val="00564901"/>
    <w:rsid w:val="005649FA"/>
    <w:rsid w:val="00564AF8"/>
    <w:rsid w:val="00564B6D"/>
    <w:rsid w:val="00565916"/>
    <w:rsid w:val="00565C65"/>
    <w:rsid w:val="0056681C"/>
    <w:rsid w:val="005668C6"/>
    <w:rsid w:val="00566CDD"/>
    <w:rsid w:val="00571535"/>
    <w:rsid w:val="00571569"/>
    <w:rsid w:val="0057225E"/>
    <w:rsid w:val="00574B4F"/>
    <w:rsid w:val="005757E6"/>
    <w:rsid w:val="00576306"/>
    <w:rsid w:val="005766BB"/>
    <w:rsid w:val="00576A13"/>
    <w:rsid w:val="00576CA2"/>
    <w:rsid w:val="00576FBB"/>
    <w:rsid w:val="00577787"/>
    <w:rsid w:val="00580731"/>
    <w:rsid w:val="00581577"/>
    <w:rsid w:val="00583123"/>
    <w:rsid w:val="00583457"/>
    <w:rsid w:val="00583963"/>
    <w:rsid w:val="00585B55"/>
    <w:rsid w:val="0058659D"/>
    <w:rsid w:val="00586AB1"/>
    <w:rsid w:val="005874AE"/>
    <w:rsid w:val="005904E5"/>
    <w:rsid w:val="0059067D"/>
    <w:rsid w:val="00590E1A"/>
    <w:rsid w:val="00591FD8"/>
    <w:rsid w:val="00593B1E"/>
    <w:rsid w:val="00593EAD"/>
    <w:rsid w:val="005943DE"/>
    <w:rsid w:val="005952A8"/>
    <w:rsid w:val="005959A9"/>
    <w:rsid w:val="00596027"/>
    <w:rsid w:val="005970E0"/>
    <w:rsid w:val="00597647"/>
    <w:rsid w:val="005978D4"/>
    <w:rsid w:val="00597DA5"/>
    <w:rsid w:val="005A0516"/>
    <w:rsid w:val="005A0D3F"/>
    <w:rsid w:val="005A0D4B"/>
    <w:rsid w:val="005A22A3"/>
    <w:rsid w:val="005A439B"/>
    <w:rsid w:val="005A4696"/>
    <w:rsid w:val="005A5610"/>
    <w:rsid w:val="005A5A42"/>
    <w:rsid w:val="005B0261"/>
    <w:rsid w:val="005B0B2D"/>
    <w:rsid w:val="005B1AAF"/>
    <w:rsid w:val="005B35DF"/>
    <w:rsid w:val="005B3660"/>
    <w:rsid w:val="005B3663"/>
    <w:rsid w:val="005B381C"/>
    <w:rsid w:val="005B4038"/>
    <w:rsid w:val="005B555A"/>
    <w:rsid w:val="005B5581"/>
    <w:rsid w:val="005B5D51"/>
    <w:rsid w:val="005B6465"/>
    <w:rsid w:val="005B671C"/>
    <w:rsid w:val="005B6D60"/>
    <w:rsid w:val="005B6E34"/>
    <w:rsid w:val="005B78F2"/>
    <w:rsid w:val="005C2102"/>
    <w:rsid w:val="005C2C7A"/>
    <w:rsid w:val="005C3393"/>
    <w:rsid w:val="005C4512"/>
    <w:rsid w:val="005C4CB1"/>
    <w:rsid w:val="005C611F"/>
    <w:rsid w:val="005C6A58"/>
    <w:rsid w:val="005D0235"/>
    <w:rsid w:val="005D1117"/>
    <w:rsid w:val="005D33BF"/>
    <w:rsid w:val="005D3B24"/>
    <w:rsid w:val="005D5E56"/>
    <w:rsid w:val="005D6219"/>
    <w:rsid w:val="005D69DB"/>
    <w:rsid w:val="005D71E3"/>
    <w:rsid w:val="005D744D"/>
    <w:rsid w:val="005E019D"/>
    <w:rsid w:val="005E1E40"/>
    <w:rsid w:val="005E2B79"/>
    <w:rsid w:val="005E3258"/>
    <w:rsid w:val="005E34E6"/>
    <w:rsid w:val="005E4CBE"/>
    <w:rsid w:val="005E4EBC"/>
    <w:rsid w:val="005E5F9D"/>
    <w:rsid w:val="005E6B25"/>
    <w:rsid w:val="005E7087"/>
    <w:rsid w:val="005E73E5"/>
    <w:rsid w:val="005E78B3"/>
    <w:rsid w:val="005F06B3"/>
    <w:rsid w:val="005F08F5"/>
    <w:rsid w:val="005F090C"/>
    <w:rsid w:val="005F09FB"/>
    <w:rsid w:val="005F1425"/>
    <w:rsid w:val="005F1928"/>
    <w:rsid w:val="005F3920"/>
    <w:rsid w:val="005F5287"/>
    <w:rsid w:val="005F57BD"/>
    <w:rsid w:val="005F7507"/>
    <w:rsid w:val="006007FE"/>
    <w:rsid w:val="00600E27"/>
    <w:rsid w:val="00601897"/>
    <w:rsid w:val="00601930"/>
    <w:rsid w:val="00601AA8"/>
    <w:rsid w:val="00602312"/>
    <w:rsid w:val="006038F3"/>
    <w:rsid w:val="006039DF"/>
    <w:rsid w:val="00605A73"/>
    <w:rsid w:val="00605AC7"/>
    <w:rsid w:val="00605FF1"/>
    <w:rsid w:val="006069C8"/>
    <w:rsid w:val="0060795A"/>
    <w:rsid w:val="006100BE"/>
    <w:rsid w:val="0061090E"/>
    <w:rsid w:val="0061109B"/>
    <w:rsid w:val="006113A9"/>
    <w:rsid w:val="0061265E"/>
    <w:rsid w:val="0061267D"/>
    <w:rsid w:val="006128C2"/>
    <w:rsid w:val="00612F3A"/>
    <w:rsid w:val="00614D2C"/>
    <w:rsid w:val="00616262"/>
    <w:rsid w:val="006162AF"/>
    <w:rsid w:val="00616D66"/>
    <w:rsid w:val="00616E13"/>
    <w:rsid w:val="00617205"/>
    <w:rsid w:val="0061789C"/>
    <w:rsid w:val="0062004A"/>
    <w:rsid w:val="00620B58"/>
    <w:rsid w:val="00620B61"/>
    <w:rsid w:val="00621D44"/>
    <w:rsid w:val="00623115"/>
    <w:rsid w:val="00625B9F"/>
    <w:rsid w:val="00626302"/>
    <w:rsid w:val="00626A71"/>
    <w:rsid w:val="00626ED6"/>
    <w:rsid w:val="00630DAE"/>
    <w:rsid w:val="00631FFA"/>
    <w:rsid w:val="00632768"/>
    <w:rsid w:val="00632F52"/>
    <w:rsid w:val="00633646"/>
    <w:rsid w:val="0063385C"/>
    <w:rsid w:val="00634294"/>
    <w:rsid w:val="006342FC"/>
    <w:rsid w:val="006345C2"/>
    <w:rsid w:val="00634947"/>
    <w:rsid w:val="00634FBE"/>
    <w:rsid w:val="00635185"/>
    <w:rsid w:val="00635F8A"/>
    <w:rsid w:val="006369C7"/>
    <w:rsid w:val="0063731E"/>
    <w:rsid w:val="00637B3E"/>
    <w:rsid w:val="0064051B"/>
    <w:rsid w:val="0064163E"/>
    <w:rsid w:val="00641648"/>
    <w:rsid w:val="00641F0E"/>
    <w:rsid w:val="00643842"/>
    <w:rsid w:val="0064404A"/>
    <w:rsid w:val="00644314"/>
    <w:rsid w:val="00644AD8"/>
    <w:rsid w:val="00645363"/>
    <w:rsid w:val="00645397"/>
    <w:rsid w:val="006465F4"/>
    <w:rsid w:val="00646F62"/>
    <w:rsid w:val="00647C11"/>
    <w:rsid w:val="00650267"/>
    <w:rsid w:val="0065049B"/>
    <w:rsid w:val="00650F48"/>
    <w:rsid w:val="006523D7"/>
    <w:rsid w:val="006534F2"/>
    <w:rsid w:val="00653B8C"/>
    <w:rsid w:val="00655FFF"/>
    <w:rsid w:val="00656766"/>
    <w:rsid w:val="006570B3"/>
    <w:rsid w:val="00657B08"/>
    <w:rsid w:val="00657E1E"/>
    <w:rsid w:val="00660410"/>
    <w:rsid w:val="00660D62"/>
    <w:rsid w:val="00661810"/>
    <w:rsid w:val="006622F0"/>
    <w:rsid w:val="00662339"/>
    <w:rsid w:val="00662875"/>
    <w:rsid w:val="00664554"/>
    <w:rsid w:val="006649B5"/>
    <w:rsid w:val="00664A8E"/>
    <w:rsid w:val="00664C7C"/>
    <w:rsid w:val="00665024"/>
    <w:rsid w:val="00665797"/>
    <w:rsid w:val="006708C4"/>
    <w:rsid w:val="006708D4"/>
    <w:rsid w:val="0067133D"/>
    <w:rsid w:val="00671DE0"/>
    <w:rsid w:val="00671E83"/>
    <w:rsid w:val="006724A9"/>
    <w:rsid w:val="006729FD"/>
    <w:rsid w:val="00672C13"/>
    <w:rsid w:val="006738AF"/>
    <w:rsid w:val="00673FE8"/>
    <w:rsid w:val="00674DF8"/>
    <w:rsid w:val="00675670"/>
    <w:rsid w:val="00680BAC"/>
    <w:rsid w:val="00681DD7"/>
    <w:rsid w:val="00682DBE"/>
    <w:rsid w:val="006836A9"/>
    <w:rsid w:val="00684E4B"/>
    <w:rsid w:val="006850E0"/>
    <w:rsid w:val="00690648"/>
    <w:rsid w:val="00692704"/>
    <w:rsid w:val="00693724"/>
    <w:rsid w:val="00693AFF"/>
    <w:rsid w:val="006945DE"/>
    <w:rsid w:val="00694642"/>
    <w:rsid w:val="00694D1A"/>
    <w:rsid w:val="006956C5"/>
    <w:rsid w:val="006958B4"/>
    <w:rsid w:val="00696B29"/>
    <w:rsid w:val="00697784"/>
    <w:rsid w:val="006977B0"/>
    <w:rsid w:val="006A009B"/>
    <w:rsid w:val="006A0AAF"/>
    <w:rsid w:val="006A1CFD"/>
    <w:rsid w:val="006A27C7"/>
    <w:rsid w:val="006A296B"/>
    <w:rsid w:val="006A4C03"/>
    <w:rsid w:val="006A57D3"/>
    <w:rsid w:val="006A5B05"/>
    <w:rsid w:val="006A5E2A"/>
    <w:rsid w:val="006A6579"/>
    <w:rsid w:val="006A75D2"/>
    <w:rsid w:val="006A7B32"/>
    <w:rsid w:val="006B0585"/>
    <w:rsid w:val="006B08BA"/>
    <w:rsid w:val="006B211D"/>
    <w:rsid w:val="006B2A28"/>
    <w:rsid w:val="006B2E7E"/>
    <w:rsid w:val="006B37B8"/>
    <w:rsid w:val="006B3848"/>
    <w:rsid w:val="006B3E59"/>
    <w:rsid w:val="006B42A9"/>
    <w:rsid w:val="006B48B2"/>
    <w:rsid w:val="006B4B85"/>
    <w:rsid w:val="006B5DD4"/>
    <w:rsid w:val="006B607C"/>
    <w:rsid w:val="006B7508"/>
    <w:rsid w:val="006B7C78"/>
    <w:rsid w:val="006C118E"/>
    <w:rsid w:val="006C119C"/>
    <w:rsid w:val="006C1828"/>
    <w:rsid w:val="006C2D28"/>
    <w:rsid w:val="006C2FF0"/>
    <w:rsid w:val="006C3355"/>
    <w:rsid w:val="006C4E19"/>
    <w:rsid w:val="006C50E6"/>
    <w:rsid w:val="006C6BE1"/>
    <w:rsid w:val="006C7AD6"/>
    <w:rsid w:val="006D0124"/>
    <w:rsid w:val="006D0466"/>
    <w:rsid w:val="006D15D1"/>
    <w:rsid w:val="006D2C65"/>
    <w:rsid w:val="006D3206"/>
    <w:rsid w:val="006D3B2F"/>
    <w:rsid w:val="006D4465"/>
    <w:rsid w:val="006D483D"/>
    <w:rsid w:val="006D4A74"/>
    <w:rsid w:val="006D50E7"/>
    <w:rsid w:val="006D7243"/>
    <w:rsid w:val="006D72E4"/>
    <w:rsid w:val="006D7D19"/>
    <w:rsid w:val="006E0DCE"/>
    <w:rsid w:val="006E1C21"/>
    <w:rsid w:val="006E269F"/>
    <w:rsid w:val="006E3AF0"/>
    <w:rsid w:val="006E3E7E"/>
    <w:rsid w:val="006E5B3A"/>
    <w:rsid w:val="006E7153"/>
    <w:rsid w:val="006E7C4F"/>
    <w:rsid w:val="006F0612"/>
    <w:rsid w:val="006F0AD0"/>
    <w:rsid w:val="006F1778"/>
    <w:rsid w:val="006F1D50"/>
    <w:rsid w:val="006F39BC"/>
    <w:rsid w:val="006F4752"/>
    <w:rsid w:val="006F4B8F"/>
    <w:rsid w:val="006F4F94"/>
    <w:rsid w:val="006F5998"/>
    <w:rsid w:val="006F6550"/>
    <w:rsid w:val="006F6F2C"/>
    <w:rsid w:val="006F7728"/>
    <w:rsid w:val="006F78F5"/>
    <w:rsid w:val="007008ED"/>
    <w:rsid w:val="007009C3"/>
    <w:rsid w:val="007016A0"/>
    <w:rsid w:val="00702B5C"/>
    <w:rsid w:val="00703B66"/>
    <w:rsid w:val="00704236"/>
    <w:rsid w:val="007045EB"/>
    <w:rsid w:val="00704C83"/>
    <w:rsid w:val="00706658"/>
    <w:rsid w:val="00707BA9"/>
    <w:rsid w:val="0071061E"/>
    <w:rsid w:val="0071071B"/>
    <w:rsid w:val="007118A8"/>
    <w:rsid w:val="00715A35"/>
    <w:rsid w:val="00715BF9"/>
    <w:rsid w:val="00715CEC"/>
    <w:rsid w:val="00715F67"/>
    <w:rsid w:val="00716155"/>
    <w:rsid w:val="007172F6"/>
    <w:rsid w:val="0072003C"/>
    <w:rsid w:val="00720122"/>
    <w:rsid w:val="00721D67"/>
    <w:rsid w:val="00721E46"/>
    <w:rsid w:val="00722379"/>
    <w:rsid w:val="00724EE4"/>
    <w:rsid w:val="00730142"/>
    <w:rsid w:val="0073155F"/>
    <w:rsid w:val="00731C36"/>
    <w:rsid w:val="0073274F"/>
    <w:rsid w:val="00732EF6"/>
    <w:rsid w:val="00733FCC"/>
    <w:rsid w:val="007344C6"/>
    <w:rsid w:val="00734DA4"/>
    <w:rsid w:val="00735099"/>
    <w:rsid w:val="0073515B"/>
    <w:rsid w:val="00735192"/>
    <w:rsid w:val="00735B3B"/>
    <w:rsid w:val="00735D38"/>
    <w:rsid w:val="007369C3"/>
    <w:rsid w:val="00737C56"/>
    <w:rsid w:val="00737F36"/>
    <w:rsid w:val="00740512"/>
    <w:rsid w:val="00741D76"/>
    <w:rsid w:val="007432D3"/>
    <w:rsid w:val="007436CA"/>
    <w:rsid w:val="00743810"/>
    <w:rsid w:val="00743C5A"/>
    <w:rsid w:val="0074419F"/>
    <w:rsid w:val="00744594"/>
    <w:rsid w:val="007455A9"/>
    <w:rsid w:val="007456C3"/>
    <w:rsid w:val="00746973"/>
    <w:rsid w:val="007469B0"/>
    <w:rsid w:val="00747F18"/>
    <w:rsid w:val="00750ED9"/>
    <w:rsid w:val="00750EE0"/>
    <w:rsid w:val="007512A7"/>
    <w:rsid w:val="007518B9"/>
    <w:rsid w:val="00752096"/>
    <w:rsid w:val="007522FD"/>
    <w:rsid w:val="00752E93"/>
    <w:rsid w:val="0075315D"/>
    <w:rsid w:val="007534B0"/>
    <w:rsid w:val="00755188"/>
    <w:rsid w:val="00755337"/>
    <w:rsid w:val="007555AC"/>
    <w:rsid w:val="007570A2"/>
    <w:rsid w:val="0076199C"/>
    <w:rsid w:val="00763B40"/>
    <w:rsid w:val="00763E5E"/>
    <w:rsid w:val="00764234"/>
    <w:rsid w:val="00764751"/>
    <w:rsid w:val="00764E76"/>
    <w:rsid w:val="007652E0"/>
    <w:rsid w:val="007674C6"/>
    <w:rsid w:val="007703FF"/>
    <w:rsid w:val="007713C2"/>
    <w:rsid w:val="00771749"/>
    <w:rsid w:val="00771BC8"/>
    <w:rsid w:val="00771BDF"/>
    <w:rsid w:val="00773848"/>
    <w:rsid w:val="007740F9"/>
    <w:rsid w:val="007747BB"/>
    <w:rsid w:val="0077530A"/>
    <w:rsid w:val="00776318"/>
    <w:rsid w:val="007769D6"/>
    <w:rsid w:val="00777B5C"/>
    <w:rsid w:val="00780612"/>
    <w:rsid w:val="007821FA"/>
    <w:rsid w:val="007824D7"/>
    <w:rsid w:val="007829A0"/>
    <w:rsid w:val="00782FF2"/>
    <w:rsid w:val="00784838"/>
    <w:rsid w:val="00786B51"/>
    <w:rsid w:val="00786CB3"/>
    <w:rsid w:val="0079024E"/>
    <w:rsid w:val="00790E51"/>
    <w:rsid w:val="0079239A"/>
    <w:rsid w:val="0079266F"/>
    <w:rsid w:val="00796215"/>
    <w:rsid w:val="00796607"/>
    <w:rsid w:val="00797ABC"/>
    <w:rsid w:val="007A0697"/>
    <w:rsid w:val="007A1240"/>
    <w:rsid w:val="007A2025"/>
    <w:rsid w:val="007A2345"/>
    <w:rsid w:val="007A2971"/>
    <w:rsid w:val="007A2AFB"/>
    <w:rsid w:val="007A2C00"/>
    <w:rsid w:val="007A2F3C"/>
    <w:rsid w:val="007A39F9"/>
    <w:rsid w:val="007A3EFF"/>
    <w:rsid w:val="007A52C3"/>
    <w:rsid w:val="007A5634"/>
    <w:rsid w:val="007A5C23"/>
    <w:rsid w:val="007A60A0"/>
    <w:rsid w:val="007A620A"/>
    <w:rsid w:val="007A6561"/>
    <w:rsid w:val="007A6DC6"/>
    <w:rsid w:val="007B1569"/>
    <w:rsid w:val="007B1798"/>
    <w:rsid w:val="007B185B"/>
    <w:rsid w:val="007B1887"/>
    <w:rsid w:val="007B240F"/>
    <w:rsid w:val="007B28AA"/>
    <w:rsid w:val="007B4674"/>
    <w:rsid w:val="007B75D5"/>
    <w:rsid w:val="007B76B6"/>
    <w:rsid w:val="007C18C6"/>
    <w:rsid w:val="007C2E35"/>
    <w:rsid w:val="007C3D05"/>
    <w:rsid w:val="007C3DFC"/>
    <w:rsid w:val="007C3E75"/>
    <w:rsid w:val="007C5C46"/>
    <w:rsid w:val="007C7E24"/>
    <w:rsid w:val="007D249E"/>
    <w:rsid w:val="007D2F84"/>
    <w:rsid w:val="007D4541"/>
    <w:rsid w:val="007D4C58"/>
    <w:rsid w:val="007D56AB"/>
    <w:rsid w:val="007D5854"/>
    <w:rsid w:val="007D6022"/>
    <w:rsid w:val="007D6872"/>
    <w:rsid w:val="007D6C4E"/>
    <w:rsid w:val="007E04FE"/>
    <w:rsid w:val="007E0B52"/>
    <w:rsid w:val="007E1177"/>
    <w:rsid w:val="007E1243"/>
    <w:rsid w:val="007E1A40"/>
    <w:rsid w:val="007E22E9"/>
    <w:rsid w:val="007E2356"/>
    <w:rsid w:val="007E23D6"/>
    <w:rsid w:val="007E24AA"/>
    <w:rsid w:val="007E2525"/>
    <w:rsid w:val="007E3BB7"/>
    <w:rsid w:val="007E47C1"/>
    <w:rsid w:val="007E4A2A"/>
    <w:rsid w:val="007E6858"/>
    <w:rsid w:val="007E69E8"/>
    <w:rsid w:val="007E7667"/>
    <w:rsid w:val="007F12F3"/>
    <w:rsid w:val="007F1660"/>
    <w:rsid w:val="007F26D3"/>
    <w:rsid w:val="007F3291"/>
    <w:rsid w:val="007F3630"/>
    <w:rsid w:val="007F3AC5"/>
    <w:rsid w:val="007F3EF4"/>
    <w:rsid w:val="007F4CA2"/>
    <w:rsid w:val="007F5648"/>
    <w:rsid w:val="007F7D34"/>
    <w:rsid w:val="008020B0"/>
    <w:rsid w:val="00802154"/>
    <w:rsid w:val="00802DB3"/>
    <w:rsid w:val="00803FBA"/>
    <w:rsid w:val="00804480"/>
    <w:rsid w:val="00804664"/>
    <w:rsid w:val="00804A0E"/>
    <w:rsid w:val="00804C30"/>
    <w:rsid w:val="00807B24"/>
    <w:rsid w:val="00810311"/>
    <w:rsid w:val="008114EC"/>
    <w:rsid w:val="008126E4"/>
    <w:rsid w:val="00814986"/>
    <w:rsid w:val="00814C3F"/>
    <w:rsid w:val="00815672"/>
    <w:rsid w:val="0081709A"/>
    <w:rsid w:val="00817397"/>
    <w:rsid w:val="00817A7D"/>
    <w:rsid w:val="00817E80"/>
    <w:rsid w:val="00817F68"/>
    <w:rsid w:val="00820CC0"/>
    <w:rsid w:val="008215C8"/>
    <w:rsid w:val="00821DB1"/>
    <w:rsid w:val="0082289E"/>
    <w:rsid w:val="00824965"/>
    <w:rsid w:val="00824B66"/>
    <w:rsid w:val="00825898"/>
    <w:rsid w:val="00825B91"/>
    <w:rsid w:val="00826C60"/>
    <w:rsid w:val="00827FCA"/>
    <w:rsid w:val="008301DE"/>
    <w:rsid w:val="00831CAE"/>
    <w:rsid w:val="0083215F"/>
    <w:rsid w:val="00832B28"/>
    <w:rsid w:val="00833D20"/>
    <w:rsid w:val="00834253"/>
    <w:rsid w:val="00835A6E"/>
    <w:rsid w:val="00836324"/>
    <w:rsid w:val="00836C01"/>
    <w:rsid w:val="00837C2F"/>
    <w:rsid w:val="00840340"/>
    <w:rsid w:val="00841E29"/>
    <w:rsid w:val="00842B69"/>
    <w:rsid w:val="00842BF5"/>
    <w:rsid w:val="00843459"/>
    <w:rsid w:val="008451F7"/>
    <w:rsid w:val="00845965"/>
    <w:rsid w:val="00846BAD"/>
    <w:rsid w:val="00850267"/>
    <w:rsid w:val="008503A5"/>
    <w:rsid w:val="00850452"/>
    <w:rsid w:val="00851134"/>
    <w:rsid w:val="0085154A"/>
    <w:rsid w:val="00851BA3"/>
    <w:rsid w:val="00852114"/>
    <w:rsid w:val="008521A5"/>
    <w:rsid w:val="00852A7E"/>
    <w:rsid w:val="00852AAD"/>
    <w:rsid w:val="00853704"/>
    <w:rsid w:val="00856267"/>
    <w:rsid w:val="00856F7C"/>
    <w:rsid w:val="00857397"/>
    <w:rsid w:val="008607D9"/>
    <w:rsid w:val="00860AFD"/>
    <w:rsid w:val="00860F59"/>
    <w:rsid w:val="008614A2"/>
    <w:rsid w:val="00861C5C"/>
    <w:rsid w:val="0086246F"/>
    <w:rsid w:val="00863124"/>
    <w:rsid w:val="00864921"/>
    <w:rsid w:val="00864BE5"/>
    <w:rsid w:val="00865020"/>
    <w:rsid w:val="008654D5"/>
    <w:rsid w:val="00865C41"/>
    <w:rsid w:val="0086763C"/>
    <w:rsid w:val="00867C03"/>
    <w:rsid w:val="008705B2"/>
    <w:rsid w:val="008706FA"/>
    <w:rsid w:val="00870EAC"/>
    <w:rsid w:val="00870ED6"/>
    <w:rsid w:val="00871203"/>
    <w:rsid w:val="00871A7D"/>
    <w:rsid w:val="00876F12"/>
    <w:rsid w:val="008779E0"/>
    <w:rsid w:val="008806A9"/>
    <w:rsid w:val="00880CE5"/>
    <w:rsid w:val="00880FAD"/>
    <w:rsid w:val="00881BFF"/>
    <w:rsid w:val="0088354D"/>
    <w:rsid w:val="00883D6D"/>
    <w:rsid w:val="008840CA"/>
    <w:rsid w:val="0088462D"/>
    <w:rsid w:val="00884D5E"/>
    <w:rsid w:val="008853CF"/>
    <w:rsid w:val="0088548E"/>
    <w:rsid w:val="00885521"/>
    <w:rsid w:val="0088672F"/>
    <w:rsid w:val="00886C14"/>
    <w:rsid w:val="00886CE6"/>
    <w:rsid w:val="0088735F"/>
    <w:rsid w:val="0089104D"/>
    <w:rsid w:val="00891411"/>
    <w:rsid w:val="00891769"/>
    <w:rsid w:val="00891CB5"/>
    <w:rsid w:val="00893334"/>
    <w:rsid w:val="0089355E"/>
    <w:rsid w:val="00894798"/>
    <w:rsid w:val="00894A8A"/>
    <w:rsid w:val="008950BF"/>
    <w:rsid w:val="008954E4"/>
    <w:rsid w:val="00895C3F"/>
    <w:rsid w:val="00897588"/>
    <w:rsid w:val="00897852"/>
    <w:rsid w:val="00897CD2"/>
    <w:rsid w:val="008A013F"/>
    <w:rsid w:val="008A0E6C"/>
    <w:rsid w:val="008A144B"/>
    <w:rsid w:val="008A1B3E"/>
    <w:rsid w:val="008A2021"/>
    <w:rsid w:val="008A3103"/>
    <w:rsid w:val="008A3556"/>
    <w:rsid w:val="008A4645"/>
    <w:rsid w:val="008A5FBB"/>
    <w:rsid w:val="008A6246"/>
    <w:rsid w:val="008A6599"/>
    <w:rsid w:val="008A6729"/>
    <w:rsid w:val="008A6798"/>
    <w:rsid w:val="008A726A"/>
    <w:rsid w:val="008B0AFA"/>
    <w:rsid w:val="008B1075"/>
    <w:rsid w:val="008B2791"/>
    <w:rsid w:val="008B2935"/>
    <w:rsid w:val="008B49D6"/>
    <w:rsid w:val="008B55C5"/>
    <w:rsid w:val="008B5A56"/>
    <w:rsid w:val="008B5E93"/>
    <w:rsid w:val="008B6F60"/>
    <w:rsid w:val="008B79D7"/>
    <w:rsid w:val="008C0C2E"/>
    <w:rsid w:val="008C1212"/>
    <w:rsid w:val="008C1E0E"/>
    <w:rsid w:val="008C28E2"/>
    <w:rsid w:val="008C45E8"/>
    <w:rsid w:val="008C4A3E"/>
    <w:rsid w:val="008C4ECE"/>
    <w:rsid w:val="008C6365"/>
    <w:rsid w:val="008C75A8"/>
    <w:rsid w:val="008C7D92"/>
    <w:rsid w:val="008D15CF"/>
    <w:rsid w:val="008D1903"/>
    <w:rsid w:val="008D1EC2"/>
    <w:rsid w:val="008D3037"/>
    <w:rsid w:val="008D45D3"/>
    <w:rsid w:val="008D45F7"/>
    <w:rsid w:val="008D49B0"/>
    <w:rsid w:val="008D4BBB"/>
    <w:rsid w:val="008D5647"/>
    <w:rsid w:val="008D63D9"/>
    <w:rsid w:val="008D6807"/>
    <w:rsid w:val="008D75EF"/>
    <w:rsid w:val="008E07AA"/>
    <w:rsid w:val="008E3A53"/>
    <w:rsid w:val="008E4655"/>
    <w:rsid w:val="008E4B9B"/>
    <w:rsid w:val="008E5CBB"/>
    <w:rsid w:val="008E618B"/>
    <w:rsid w:val="008E7FFD"/>
    <w:rsid w:val="008F009A"/>
    <w:rsid w:val="008F01FE"/>
    <w:rsid w:val="008F0DF5"/>
    <w:rsid w:val="008F0E44"/>
    <w:rsid w:val="008F1493"/>
    <w:rsid w:val="008F24B4"/>
    <w:rsid w:val="008F2D54"/>
    <w:rsid w:val="008F568F"/>
    <w:rsid w:val="008F5D67"/>
    <w:rsid w:val="008F7086"/>
    <w:rsid w:val="008F75F6"/>
    <w:rsid w:val="008F7BFF"/>
    <w:rsid w:val="008F7C0E"/>
    <w:rsid w:val="008F7DBE"/>
    <w:rsid w:val="008F7F75"/>
    <w:rsid w:val="00900016"/>
    <w:rsid w:val="00901098"/>
    <w:rsid w:val="00902B09"/>
    <w:rsid w:val="00903368"/>
    <w:rsid w:val="00903726"/>
    <w:rsid w:val="009040E6"/>
    <w:rsid w:val="00904E78"/>
    <w:rsid w:val="00905584"/>
    <w:rsid w:val="00906CBA"/>
    <w:rsid w:val="00907822"/>
    <w:rsid w:val="009101F6"/>
    <w:rsid w:val="009110FE"/>
    <w:rsid w:val="009112B5"/>
    <w:rsid w:val="0091167E"/>
    <w:rsid w:val="00911F5E"/>
    <w:rsid w:val="00913515"/>
    <w:rsid w:val="009137C9"/>
    <w:rsid w:val="00914C90"/>
    <w:rsid w:val="0091509A"/>
    <w:rsid w:val="0091513C"/>
    <w:rsid w:val="009163F3"/>
    <w:rsid w:val="00916A3D"/>
    <w:rsid w:val="00916AC5"/>
    <w:rsid w:val="00916D1F"/>
    <w:rsid w:val="00917D2F"/>
    <w:rsid w:val="00920D0F"/>
    <w:rsid w:val="0092104D"/>
    <w:rsid w:val="00921A58"/>
    <w:rsid w:val="00922583"/>
    <w:rsid w:val="009228BE"/>
    <w:rsid w:val="00923106"/>
    <w:rsid w:val="00923169"/>
    <w:rsid w:val="00923223"/>
    <w:rsid w:val="009243DB"/>
    <w:rsid w:val="0092546A"/>
    <w:rsid w:val="00925964"/>
    <w:rsid w:val="00925AB4"/>
    <w:rsid w:val="00926D48"/>
    <w:rsid w:val="0093058E"/>
    <w:rsid w:val="00931BED"/>
    <w:rsid w:val="00931F82"/>
    <w:rsid w:val="0093237E"/>
    <w:rsid w:val="00934151"/>
    <w:rsid w:val="00934774"/>
    <w:rsid w:val="0093478E"/>
    <w:rsid w:val="00934865"/>
    <w:rsid w:val="009349A3"/>
    <w:rsid w:val="009350F5"/>
    <w:rsid w:val="0093514F"/>
    <w:rsid w:val="00935A5E"/>
    <w:rsid w:val="0093692F"/>
    <w:rsid w:val="009400C6"/>
    <w:rsid w:val="009404FD"/>
    <w:rsid w:val="009413F2"/>
    <w:rsid w:val="00942C49"/>
    <w:rsid w:val="00945333"/>
    <w:rsid w:val="009454DB"/>
    <w:rsid w:val="00946293"/>
    <w:rsid w:val="00946A49"/>
    <w:rsid w:val="00947B13"/>
    <w:rsid w:val="00950951"/>
    <w:rsid w:val="00950B95"/>
    <w:rsid w:val="009527BC"/>
    <w:rsid w:val="00952B7D"/>
    <w:rsid w:val="0095382C"/>
    <w:rsid w:val="00953F18"/>
    <w:rsid w:val="009545B5"/>
    <w:rsid w:val="009547EE"/>
    <w:rsid w:val="00955CEC"/>
    <w:rsid w:val="0095676E"/>
    <w:rsid w:val="009570EB"/>
    <w:rsid w:val="0095738F"/>
    <w:rsid w:val="00957B3A"/>
    <w:rsid w:val="00957CD1"/>
    <w:rsid w:val="00957D3C"/>
    <w:rsid w:val="009615A3"/>
    <w:rsid w:val="009619D1"/>
    <w:rsid w:val="00961F60"/>
    <w:rsid w:val="009623D0"/>
    <w:rsid w:val="00963EBD"/>
    <w:rsid w:val="00964608"/>
    <w:rsid w:val="009656B0"/>
    <w:rsid w:val="009665E4"/>
    <w:rsid w:val="009673B3"/>
    <w:rsid w:val="00970015"/>
    <w:rsid w:val="00970962"/>
    <w:rsid w:val="00970DD3"/>
    <w:rsid w:val="00973982"/>
    <w:rsid w:val="00973B3D"/>
    <w:rsid w:val="009743A1"/>
    <w:rsid w:val="00975B87"/>
    <w:rsid w:val="00975E6F"/>
    <w:rsid w:val="009762F0"/>
    <w:rsid w:val="00976549"/>
    <w:rsid w:val="00976E2C"/>
    <w:rsid w:val="0098025B"/>
    <w:rsid w:val="009805FA"/>
    <w:rsid w:val="009814F8"/>
    <w:rsid w:val="009815F4"/>
    <w:rsid w:val="009834E7"/>
    <w:rsid w:val="009841EB"/>
    <w:rsid w:val="0098482B"/>
    <w:rsid w:val="00984D5B"/>
    <w:rsid w:val="00985D1B"/>
    <w:rsid w:val="00986CD2"/>
    <w:rsid w:val="00987C32"/>
    <w:rsid w:val="00990C04"/>
    <w:rsid w:val="00990D65"/>
    <w:rsid w:val="00991679"/>
    <w:rsid w:val="00991747"/>
    <w:rsid w:val="0099379F"/>
    <w:rsid w:val="00993F5D"/>
    <w:rsid w:val="0099403D"/>
    <w:rsid w:val="00994BBB"/>
    <w:rsid w:val="0099501F"/>
    <w:rsid w:val="00995504"/>
    <w:rsid w:val="00995A0F"/>
    <w:rsid w:val="00996160"/>
    <w:rsid w:val="00997793"/>
    <w:rsid w:val="009A0827"/>
    <w:rsid w:val="009A084C"/>
    <w:rsid w:val="009A0F41"/>
    <w:rsid w:val="009A1081"/>
    <w:rsid w:val="009A1E60"/>
    <w:rsid w:val="009A228C"/>
    <w:rsid w:val="009A2972"/>
    <w:rsid w:val="009A2A8E"/>
    <w:rsid w:val="009A2DE9"/>
    <w:rsid w:val="009A30D7"/>
    <w:rsid w:val="009A352A"/>
    <w:rsid w:val="009A3739"/>
    <w:rsid w:val="009A3909"/>
    <w:rsid w:val="009A3A44"/>
    <w:rsid w:val="009A3AEB"/>
    <w:rsid w:val="009A426A"/>
    <w:rsid w:val="009A5166"/>
    <w:rsid w:val="009A53FF"/>
    <w:rsid w:val="009A59FB"/>
    <w:rsid w:val="009A6530"/>
    <w:rsid w:val="009B0945"/>
    <w:rsid w:val="009B2035"/>
    <w:rsid w:val="009B219E"/>
    <w:rsid w:val="009B2480"/>
    <w:rsid w:val="009B2547"/>
    <w:rsid w:val="009B2AAA"/>
    <w:rsid w:val="009B3F3D"/>
    <w:rsid w:val="009B46F1"/>
    <w:rsid w:val="009B4754"/>
    <w:rsid w:val="009B6C17"/>
    <w:rsid w:val="009B74D6"/>
    <w:rsid w:val="009B7C8F"/>
    <w:rsid w:val="009C0342"/>
    <w:rsid w:val="009C0A31"/>
    <w:rsid w:val="009C1564"/>
    <w:rsid w:val="009C21C7"/>
    <w:rsid w:val="009C2600"/>
    <w:rsid w:val="009C40ED"/>
    <w:rsid w:val="009C42B9"/>
    <w:rsid w:val="009C6124"/>
    <w:rsid w:val="009C62CB"/>
    <w:rsid w:val="009C6F33"/>
    <w:rsid w:val="009C6F8F"/>
    <w:rsid w:val="009C79B2"/>
    <w:rsid w:val="009D045C"/>
    <w:rsid w:val="009D051C"/>
    <w:rsid w:val="009D096E"/>
    <w:rsid w:val="009D17C6"/>
    <w:rsid w:val="009D2D9E"/>
    <w:rsid w:val="009D4932"/>
    <w:rsid w:val="009D5407"/>
    <w:rsid w:val="009D5528"/>
    <w:rsid w:val="009D5654"/>
    <w:rsid w:val="009D5926"/>
    <w:rsid w:val="009D629C"/>
    <w:rsid w:val="009D7759"/>
    <w:rsid w:val="009D7869"/>
    <w:rsid w:val="009D78C4"/>
    <w:rsid w:val="009D7A6C"/>
    <w:rsid w:val="009D7F76"/>
    <w:rsid w:val="009E08FE"/>
    <w:rsid w:val="009E0ADA"/>
    <w:rsid w:val="009E0F34"/>
    <w:rsid w:val="009E103C"/>
    <w:rsid w:val="009E1779"/>
    <w:rsid w:val="009E24D0"/>
    <w:rsid w:val="009E263B"/>
    <w:rsid w:val="009E4685"/>
    <w:rsid w:val="009E46BB"/>
    <w:rsid w:val="009E4E45"/>
    <w:rsid w:val="009E5975"/>
    <w:rsid w:val="009E612B"/>
    <w:rsid w:val="009E63C6"/>
    <w:rsid w:val="009E7D0F"/>
    <w:rsid w:val="009F0129"/>
    <w:rsid w:val="009F03D2"/>
    <w:rsid w:val="009F0526"/>
    <w:rsid w:val="009F173C"/>
    <w:rsid w:val="009F1815"/>
    <w:rsid w:val="009F2E43"/>
    <w:rsid w:val="009F3163"/>
    <w:rsid w:val="009F38D0"/>
    <w:rsid w:val="009F4241"/>
    <w:rsid w:val="009F4429"/>
    <w:rsid w:val="009F4598"/>
    <w:rsid w:val="009F5054"/>
    <w:rsid w:val="009F5061"/>
    <w:rsid w:val="009F5C08"/>
    <w:rsid w:val="009F661F"/>
    <w:rsid w:val="009F7FB6"/>
    <w:rsid w:val="00A00029"/>
    <w:rsid w:val="00A01050"/>
    <w:rsid w:val="00A0171B"/>
    <w:rsid w:val="00A020ED"/>
    <w:rsid w:val="00A0263C"/>
    <w:rsid w:val="00A02C8E"/>
    <w:rsid w:val="00A02D83"/>
    <w:rsid w:val="00A04F54"/>
    <w:rsid w:val="00A054AF"/>
    <w:rsid w:val="00A055A6"/>
    <w:rsid w:val="00A05C53"/>
    <w:rsid w:val="00A072D4"/>
    <w:rsid w:val="00A11912"/>
    <w:rsid w:val="00A11C7B"/>
    <w:rsid w:val="00A12664"/>
    <w:rsid w:val="00A13AE1"/>
    <w:rsid w:val="00A14DDE"/>
    <w:rsid w:val="00A16282"/>
    <w:rsid w:val="00A16419"/>
    <w:rsid w:val="00A164FB"/>
    <w:rsid w:val="00A16F52"/>
    <w:rsid w:val="00A17F87"/>
    <w:rsid w:val="00A217B9"/>
    <w:rsid w:val="00A21830"/>
    <w:rsid w:val="00A21F3F"/>
    <w:rsid w:val="00A23BDD"/>
    <w:rsid w:val="00A241E0"/>
    <w:rsid w:val="00A2495A"/>
    <w:rsid w:val="00A25925"/>
    <w:rsid w:val="00A25CEF"/>
    <w:rsid w:val="00A30462"/>
    <w:rsid w:val="00A307E3"/>
    <w:rsid w:val="00A31013"/>
    <w:rsid w:val="00A327ED"/>
    <w:rsid w:val="00A336FC"/>
    <w:rsid w:val="00A35030"/>
    <w:rsid w:val="00A3568F"/>
    <w:rsid w:val="00A35FFD"/>
    <w:rsid w:val="00A365D0"/>
    <w:rsid w:val="00A37C29"/>
    <w:rsid w:val="00A40107"/>
    <w:rsid w:val="00A405C2"/>
    <w:rsid w:val="00A41174"/>
    <w:rsid w:val="00A41EA0"/>
    <w:rsid w:val="00A42E91"/>
    <w:rsid w:val="00A44DD7"/>
    <w:rsid w:val="00A4725E"/>
    <w:rsid w:val="00A47545"/>
    <w:rsid w:val="00A4797D"/>
    <w:rsid w:val="00A47F82"/>
    <w:rsid w:val="00A5005A"/>
    <w:rsid w:val="00A51CCC"/>
    <w:rsid w:val="00A51DF3"/>
    <w:rsid w:val="00A5210A"/>
    <w:rsid w:val="00A52EA2"/>
    <w:rsid w:val="00A53040"/>
    <w:rsid w:val="00A532F8"/>
    <w:rsid w:val="00A53D8D"/>
    <w:rsid w:val="00A546E1"/>
    <w:rsid w:val="00A54CE7"/>
    <w:rsid w:val="00A5527F"/>
    <w:rsid w:val="00A564AB"/>
    <w:rsid w:val="00A56CC1"/>
    <w:rsid w:val="00A56FF9"/>
    <w:rsid w:val="00A5733E"/>
    <w:rsid w:val="00A60064"/>
    <w:rsid w:val="00A60A1D"/>
    <w:rsid w:val="00A6128C"/>
    <w:rsid w:val="00A614F2"/>
    <w:rsid w:val="00A63CFF"/>
    <w:rsid w:val="00A64D3C"/>
    <w:rsid w:val="00A65531"/>
    <w:rsid w:val="00A66FB2"/>
    <w:rsid w:val="00A67584"/>
    <w:rsid w:val="00A7071F"/>
    <w:rsid w:val="00A71CA2"/>
    <w:rsid w:val="00A721FF"/>
    <w:rsid w:val="00A72FF9"/>
    <w:rsid w:val="00A73719"/>
    <w:rsid w:val="00A7495D"/>
    <w:rsid w:val="00A75652"/>
    <w:rsid w:val="00A76438"/>
    <w:rsid w:val="00A76447"/>
    <w:rsid w:val="00A77B6A"/>
    <w:rsid w:val="00A80671"/>
    <w:rsid w:val="00A80EB2"/>
    <w:rsid w:val="00A81458"/>
    <w:rsid w:val="00A8155B"/>
    <w:rsid w:val="00A81A39"/>
    <w:rsid w:val="00A81A7A"/>
    <w:rsid w:val="00A83763"/>
    <w:rsid w:val="00A83E5A"/>
    <w:rsid w:val="00A85BFF"/>
    <w:rsid w:val="00A8678A"/>
    <w:rsid w:val="00A913D8"/>
    <w:rsid w:val="00A928B4"/>
    <w:rsid w:val="00A939A4"/>
    <w:rsid w:val="00A93AC9"/>
    <w:rsid w:val="00A94000"/>
    <w:rsid w:val="00A9435E"/>
    <w:rsid w:val="00A948B7"/>
    <w:rsid w:val="00A94F42"/>
    <w:rsid w:val="00A950F8"/>
    <w:rsid w:val="00A95850"/>
    <w:rsid w:val="00A9672F"/>
    <w:rsid w:val="00A9697F"/>
    <w:rsid w:val="00A96BF0"/>
    <w:rsid w:val="00A96EB5"/>
    <w:rsid w:val="00AA1A9D"/>
    <w:rsid w:val="00AA1F4B"/>
    <w:rsid w:val="00AA2B01"/>
    <w:rsid w:val="00AA34C7"/>
    <w:rsid w:val="00AA3C0E"/>
    <w:rsid w:val="00AA553D"/>
    <w:rsid w:val="00AA589B"/>
    <w:rsid w:val="00AA5941"/>
    <w:rsid w:val="00AA5ACF"/>
    <w:rsid w:val="00AA68CB"/>
    <w:rsid w:val="00AA6FC6"/>
    <w:rsid w:val="00AB040C"/>
    <w:rsid w:val="00AB32B7"/>
    <w:rsid w:val="00AB3CFF"/>
    <w:rsid w:val="00AB4695"/>
    <w:rsid w:val="00AB483E"/>
    <w:rsid w:val="00AB628F"/>
    <w:rsid w:val="00AB6600"/>
    <w:rsid w:val="00AB789C"/>
    <w:rsid w:val="00AB7E5A"/>
    <w:rsid w:val="00AC0E1C"/>
    <w:rsid w:val="00AC19EE"/>
    <w:rsid w:val="00AC2132"/>
    <w:rsid w:val="00AC4FD4"/>
    <w:rsid w:val="00AC5459"/>
    <w:rsid w:val="00AC6E0A"/>
    <w:rsid w:val="00AC7437"/>
    <w:rsid w:val="00AD00E8"/>
    <w:rsid w:val="00AD132E"/>
    <w:rsid w:val="00AD336D"/>
    <w:rsid w:val="00AD5216"/>
    <w:rsid w:val="00AD669E"/>
    <w:rsid w:val="00AD6939"/>
    <w:rsid w:val="00AD72BA"/>
    <w:rsid w:val="00AD7AA1"/>
    <w:rsid w:val="00AD7DBB"/>
    <w:rsid w:val="00AE1038"/>
    <w:rsid w:val="00AE105A"/>
    <w:rsid w:val="00AE13D9"/>
    <w:rsid w:val="00AE1613"/>
    <w:rsid w:val="00AE1F45"/>
    <w:rsid w:val="00AE2E8F"/>
    <w:rsid w:val="00AE4094"/>
    <w:rsid w:val="00AE610A"/>
    <w:rsid w:val="00AE632C"/>
    <w:rsid w:val="00AE6397"/>
    <w:rsid w:val="00AE683B"/>
    <w:rsid w:val="00AE74C3"/>
    <w:rsid w:val="00AE79B6"/>
    <w:rsid w:val="00AE7F95"/>
    <w:rsid w:val="00AF0EBE"/>
    <w:rsid w:val="00AF10B9"/>
    <w:rsid w:val="00AF1A69"/>
    <w:rsid w:val="00AF248B"/>
    <w:rsid w:val="00AF32F7"/>
    <w:rsid w:val="00AF3BE3"/>
    <w:rsid w:val="00AF3CD4"/>
    <w:rsid w:val="00AF3FA3"/>
    <w:rsid w:val="00AF4593"/>
    <w:rsid w:val="00AF4A3D"/>
    <w:rsid w:val="00AF663C"/>
    <w:rsid w:val="00AF71B5"/>
    <w:rsid w:val="00AF7D3B"/>
    <w:rsid w:val="00AF7E21"/>
    <w:rsid w:val="00AF7EB3"/>
    <w:rsid w:val="00B0002F"/>
    <w:rsid w:val="00B001A0"/>
    <w:rsid w:val="00B0139A"/>
    <w:rsid w:val="00B02084"/>
    <w:rsid w:val="00B02F54"/>
    <w:rsid w:val="00B11BAD"/>
    <w:rsid w:val="00B12B68"/>
    <w:rsid w:val="00B1420A"/>
    <w:rsid w:val="00B146E2"/>
    <w:rsid w:val="00B150B8"/>
    <w:rsid w:val="00B15CEF"/>
    <w:rsid w:val="00B173C4"/>
    <w:rsid w:val="00B17A5C"/>
    <w:rsid w:val="00B205F1"/>
    <w:rsid w:val="00B21613"/>
    <w:rsid w:val="00B22A86"/>
    <w:rsid w:val="00B22BD0"/>
    <w:rsid w:val="00B231C1"/>
    <w:rsid w:val="00B2586F"/>
    <w:rsid w:val="00B259FD"/>
    <w:rsid w:val="00B305FD"/>
    <w:rsid w:val="00B30966"/>
    <w:rsid w:val="00B30A76"/>
    <w:rsid w:val="00B312DE"/>
    <w:rsid w:val="00B317CE"/>
    <w:rsid w:val="00B33303"/>
    <w:rsid w:val="00B33873"/>
    <w:rsid w:val="00B354CE"/>
    <w:rsid w:val="00B354F3"/>
    <w:rsid w:val="00B35B7A"/>
    <w:rsid w:val="00B3626D"/>
    <w:rsid w:val="00B373BB"/>
    <w:rsid w:val="00B37C98"/>
    <w:rsid w:val="00B4099E"/>
    <w:rsid w:val="00B40A5E"/>
    <w:rsid w:val="00B41224"/>
    <w:rsid w:val="00B43CAA"/>
    <w:rsid w:val="00B456AE"/>
    <w:rsid w:val="00B457EA"/>
    <w:rsid w:val="00B45F78"/>
    <w:rsid w:val="00B45FA9"/>
    <w:rsid w:val="00B46B5D"/>
    <w:rsid w:val="00B4712B"/>
    <w:rsid w:val="00B475E8"/>
    <w:rsid w:val="00B477C5"/>
    <w:rsid w:val="00B47A37"/>
    <w:rsid w:val="00B47C56"/>
    <w:rsid w:val="00B5130C"/>
    <w:rsid w:val="00B519F2"/>
    <w:rsid w:val="00B5258E"/>
    <w:rsid w:val="00B52DB0"/>
    <w:rsid w:val="00B54351"/>
    <w:rsid w:val="00B55DB1"/>
    <w:rsid w:val="00B56535"/>
    <w:rsid w:val="00B56A2E"/>
    <w:rsid w:val="00B57663"/>
    <w:rsid w:val="00B6053C"/>
    <w:rsid w:val="00B60C18"/>
    <w:rsid w:val="00B60D5B"/>
    <w:rsid w:val="00B61097"/>
    <w:rsid w:val="00B62445"/>
    <w:rsid w:val="00B6326C"/>
    <w:rsid w:val="00B65274"/>
    <w:rsid w:val="00B65D58"/>
    <w:rsid w:val="00B66461"/>
    <w:rsid w:val="00B66DA7"/>
    <w:rsid w:val="00B670A6"/>
    <w:rsid w:val="00B67D1F"/>
    <w:rsid w:val="00B67E7F"/>
    <w:rsid w:val="00B72828"/>
    <w:rsid w:val="00B73917"/>
    <w:rsid w:val="00B73C07"/>
    <w:rsid w:val="00B73D01"/>
    <w:rsid w:val="00B742A1"/>
    <w:rsid w:val="00B74523"/>
    <w:rsid w:val="00B756C9"/>
    <w:rsid w:val="00B75DCA"/>
    <w:rsid w:val="00B76DF5"/>
    <w:rsid w:val="00B76F60"/>
    <w:rsid w:val="00B776F5"/>
    <w:rsid w:val="00B777B5"/>
    <w:rsid w:val="00B8060D"/>
    <w:rsid w:val="00B821BC"/>
    <w:rsid w:val="00B82F65"/>
    <w:rsid w:val="00B82FEA"/>
    <w:rsid w:val="00B848DD"/>
    <w:rsid w:val="00B84C9B"/>
    <w:rsid w:val="00B85046"/>
    <w:rsid w:val="00B85446"/>
    <w:rsid w:val="00B85624"/>
    <w:rsid w:val="00B86354"/>
    <w:rsid w:val="00B86B81"/>
    <w:rsid w:val="00B86CB6"/>
    <w:rsid w:val="00B86CED"/>
    <w:rsid w:val="00B87594"/>
    <w:rsid w:val="00B90D87"/>
    <w:rsid w:val="00B91478"/>
    <w:rsid w:val="00B91770"/>
    <w:rsid w:val="00B9344A"/>
    <w:rsid w:val="00B93E6C"/>
    <w:rsid w:val="00B949DE"/>
    <w:rsid w:val="00B94D0F"/>
    <w:rsid w:val="00B95152"/>
    <w:rsid w:val="00B954E8"/>
    <w:rsid w:val="00B95700"/>
    <w:rsid w:val="00B960EB"/>
    <w:rsid w:val="00B9691B"/>
    <w:rsid w:val="00BA0388"/>
    <w:rsid w:val="00BA07A8"/>
    <w:rsid w:val="00BA0CED"/>
    <w:rsid w:val="00BA10F2"/>
    <w:rsid w:val="00BA2680"/>
    <w:rsid w:val="00BA5CA0"/>
    <w:rsid w:val="00BA6940"/>
    <w:rsid w:val="00BA6A98"/>
    <w:rsid w:val="00BA785E"/>
    <w:rsid w:val="00BA78D0"/>
    <w:rsid w:val="00BB03EC"/>
    <w:rsid w:val="00BB0947"/>
    <w:rsid w:val="00BB0C33"/>
    <w:rsid w:val="00BB126D"/>
    <w:rsid w:val="00BB1525"/>
    <w:rsid w:val="00BB20DA"/>
    <w:rsid w:val="00BB2D81"/>
    <w:rsid w:val="00BB3095"/>
    <w:rsid w:val="00BB3551"/>
    <w:rsid w:val="00BB3630"/>
    <w:rsid w:val="00BB3BD7"/>
    <w:rsid w:val="00BB430C"/>
    <w:rsid w:val="00BB4F53"/>
    <w:rsid w:val="00BB560E"/>
    <w:rsid w:val="00BB5F66"/>
    <w:rsid w:val="00BB6209"/>
    <w:rsid w:val="00BB638A"/>
    <w:rsid w:val="00BB6DB9"/>
    <w:rsid w:val="00BB6F71"/>
    <w:rsid w:val="00BB793E"/>
    <w:rsid w:val="00BB7BDF"/>
    <w:rsid w:val="00BC1980"/>
    <w:rsid w:val="00BC2317"/>
    <w:rsid w:val="00BC2B34"/>
    <w:rsid w:val="00BC2C0F"/>
    <w:rsid w:val="00BC34F9"/>
    <w:rsid w:val="00BC42EB"/>
    <w:rsid w:val="00BC51F6"/>
    <w:rsid w:val="00BC5206"/>
    <w:rsid w:val="00BC5C78"/>
    <w:rsid w:val="00BC60AD"/>
    <w:rsid w:val="00BC7084"/>
    <w:rsid w:val="00BC7758"/>
    <w:rsid w:val="00BC7C30"/>
    <w:rsid w:val="00BD158E"/>
    <w:rsid w:val="00BD26B1"/>
    <w:rsid w:val="00BD2B71"/>
    <w:rsid w:val="00BD2DA1"/>
    <w:rsid w:val="00BD34C8"/>
    <w:rsid w:val="00BD4E04"/>
    <w:rsid w:val="00BD6163"/>
    <w:rsid w:val="00BD679A"/>
    <w:rsid w:val="00BD6CF4"/>
    <w:rsid w:val="00BD7407"/>
    <w:rsid w:val="00BE024F"/>
    <w:rsid w:val="00BE1714"/>
    <w:rsid w:val="00BE5C45"/>
    <w:rsid w:val="00BE68E3"/>
    <w:rsid w:val="00BE74C2"/>
    <w:rsid w:val="00BE768F"/>
    <w:rsid w:val="00BF0520"/>
    <w:rsid w:val="00BF0D73"/>
    <w:rsid w:val="00BF0D7B"/>
    <w:rsid w:val="00BF1B9C"/>
    <w:rsid w:val="00BF2496"/>
    <w:rsid w:val="00BF2DFE"/>
    <w:rsid w:val="00BF3935"/>
    <w:rsid w:val="00BF3EB4"/>
    <w:rsid w:val="00BF452F"/>
    <w:rsid w:val="00BF4884"/>
    <w:rsid w:val="00BF536B"/>
    <w:rsid w:val="00BF556A"/>
    <w:rsid w:val="00BF569C"/>
    <w:rsid w:val="00BF5CAC"/>
    <w:rsid w:val="00BF6207"/>
    <w:rsid w:val="00BF6217"/>
    <w:rsid w:val="00BF624A"/>
    <w:rsid w:val="00BF643D"/>
    <w:rsid w:val="00BF6CEA"/>
    <w:rsid w:val="00BF6D1D"/>
    <w:rsid w:val="00BF715F"/>
    <w:rsid w:val="00C00594"/>
    <w:rsid w:val="00C0092F"/>
    <w:rsid w:val="00C0112A"/>
    <w:rsid w:val="00C01409"/>
    <w:rsid w:val="00C032DF"/>
    <w:rsid w:val="00C03CE8"/>
    <w:rsid w:val="00C044B5"/>
    <w:rsid w:val="00C04D57"/>
    <w:rsid w:val="00C04D6D"/>
    <w:rsid w:val="00C057D4"/>
    <w:rsid w:val="00C06BF5"/>
    <w:rsid w:val="00C06FC7"/>
    <w:rsid w:val="00C07117"/>
    <w:rsid w:val="00C07412"/>
    <w:rsid w:val="00C13466"/>
    <w:rsid w:val="00C137AA"/>
    <w:rsid w:val="00C13849"/>
    <w:rsid w:val="00C146A1"/>
    <w:rsid w:val="00C16606"/>
    <w:rsid w:val="00C168E5"/>
    <w:rsid w:val="00C20E23"/>
    <w:rsid w:val="00C2193B"/>
    <w:rsid w:val="00C2222D"/>
    <w:rsid w:val="00C22453"/>
    <w:rsid w:val="00C22D55"/>
    <w:rsid w:val="00C230D4"/>
    <w:rsid w:val="00C23620"/>
    <w:rsid w:val="00C26039"/>
    <w:rsid w:val="00C26582"/>
    <w:rsid w:val="00C30AF4"/>
    <w:rsid w:val="00C31181"/>
    <w:rsid w:val="00C31236"/>
    <w:rsid w:val="00C36B95"/>
    <w:rsid w:val="00C37DCC"/>
    <w:rsid w:val="00C4154D"/>
    <w:rsid w:val="00C42D05"/>
    <w:rsid w:val="00C4317D"/>
    <w:rsid w:val="00C43865"/>
    <w:rsid w:val="00C43B00"/>
    <w:rsid w:val="00C43B36"/>
    <w:rsid w:val="00C452D8"/>
    <w:rsid w:val="00C46044"/>
    <w:rsid w:val="00C467E2"/>
    <w:rsid w:val="00C46EAE"/>
    <w:rsid w:val="00C5241B"/>
    <w:rsid w:val="00C52833"/>
    <w:rsid w:val="00C5295F"/>
    <w:rsid w:val="00C530D5"/>
    <w:rsid w:val="00C5387A"/>
    <w:rsid w:val="00C54408"/>
    <w:rsid w:val="00C552D9"/>
    <w:rsid w:val="00C55AA3"/>
    <w:rsid w:val="00C56046"/>
    <w:rsid w:val="00C567F2"/>
    <w:rsid w:val="00C56E1A"/>
    <w:rsid w:val="00C57BB0"/>
    <w:rsid w:val="00C57D49"/>
    <w:rsid w:val="00C6001D"/>
    <w:rsid w:val="00C61F95"/>
    <w:rsid w:val="00C62262"/>
    <w:rsid w:val="00C62480"/>
    <w:rsid w:val="00C63329"/>
    <w:rsid w:val="00C63AE8"/>
    <w:rsid w:val="00C63E37"/>
    <w:rsid w:val="00C63F5B"/>
    <w:rsid w:val="00C651AA"/>
    <w:rsid w:val="00C6588C"/>
    <w:rsid w:val="00C65DE9"/>
    <w:rsid w:val="00C660D7"/>
    <w:rsid w:val="00C70A38"/>
    <w:rsid w:val="00C71EF9"/>
    <w:rsid w:val="00C74B60"/>
    <w:rsid w:val="00C74C16"/>
    <w:rsid w:val="00C74D4F"/>
    <w:rsid w:val="00C75A2A"/>
    <w:rsid w:val="00C75AF2"/>
    <w:rsid w:val="00C75B58"/>
    <w:rsid w:val="00C761A4"/>
    <w:rsid w:val="00C76389"/>
    <w:rsid w:val="00C772EA"/>
    <w:rsid w:val="00C80697"/>
    <w:rsid w:val="00C80A25"/>
    <w:rsid w:val="00C81A96"/>
    <w:rsid w:val="00C82887"/>
    <w:rsid w:val="00C832C4"/>
    <w:rsid w:val="00C84A6E"/>
    <w:rsid w:val="00C8642B"/>
    <w:rsid w:val="00C86AAC"/>
    <w:rsid w:val="00C903FD"/>
    <w:rsid w:val="00C90C30"/>
    <w:rsid w:val="00C91137"/>
    <w:rsid w:val="00C91495"/>
    <w:rsid w:val="00C91727"/>
    <w:rsid w:val="00C9203C"/>
    <w:rsid w:val="00C9440D"/>
    <w:rsid w:val="00C944C6"/>
    <w:rsid w:val="00C9452D"/>
    <w:rsid w:val="00C95C0A"/>
    <w:rsid w:val="00C964C2"/>
    <w:rsid w:val="00C967DD"/>
    <w:rsid w:val="00C97BE9"/>
    <w:rsid w:val="00CA1DCA"/>
    <w:rsid w:val="00CA2172"/>
    <w:rsid w:val="00CA24FE"/>
    <w:rsid w:val="00CA3D09"/>
    <w:rsid w:val="00CA5314"/>
    <w:rsid w:val="00CA5A70"/>
    <w:rsid w:val="00CA628F"/>
    <w:rsid w:val="00CA6548"/>
    <w:rsid w:val="00CA6D8D"/>
    <w:rsid w:val="00CA7C10"/>
    <w:rsid w:val="00CB0865"/>
    <w:rsid w:val="00CB14A9"/>
    <w:rsid w:val="00CB2AC3"/>
    <w:rsid w:val="00CB2FCB"/>
    <w:rsid w:val="00CB3C77"/>
    <w:rsid w:val="00CB41AC"/>
    <w:rsid w:val="00CB5591"/>
    <w:rsid w:val="00CB5961"/>
    <w:rsid w:val="00CB67CB"/>
    <w:rsid w:val="00CB67F5"/>
    <w:rsid w:val="00CB6A94"/>
    <w:rsid w:val="00CB6E8F"/>
    <w:rsid w:val="00CC02FD"/>
    <w:rsid w:val="00CC3129"/>
    <w:rsid w:val="00CC3363"/>
    <w:rsid w:val="00CC5D2C"/>
    <w:rsid w:val="00CD19EA"/>
    <w:rsid w:val="00CD2E89"/>
    <w:rsid w:val="00CD307F"/>
    <w:rsid w:val="00CD32AD"/>
    <w:rsid w:val="00CD3BEE"/>
    <w:rsid w:val="00CD4087"/>
    <w:rsid w:val="00CD6013"/>
    <w:rsid w:val="00CD68DA"/>
    <w:rsid w:val="00CD744C"/>
    <w:rsid w:val="00CD75AE"/>
    <w:rsid w:val="00CD7758"/>
    <w:rsid w:val="00CD7797"/>
    <w:rsid w:val="00CD7C21"/>
    <w:rsid w:val="00CE08E5"/>
    <w:rsid w:val="00CE0C1E"/>
    <w:rsid w:val="00CE21D8"/>
    <w:rsid w:val="00CE2E28"/>
    <w:rsid w:val="00CE3702"/>
    <w:rsid w:val="00CE5857"/>
    <w:rsid w:val="00CE6E85"/>
    <w:rsid w:val="00CE791C"/>
    <w:rsid w:val="00CE7FFC"/>
    <w:rsid w:val="00CF0502"/>
    <w:rsid w:val="00CF0BA1"/>
    <w:rsid w:val="00CF133F"/>
    <w:rsid w:val="00CF1E4B"/>
    <w:rsid w:val="00CF24BC"/>
    <w:rsid w:val="00CF28F2"/>
    <w:rsid w:val="00CF4AA0"/>
    <w:rsid w:val="00CF618C"/>
    <w:rsid w:val="00CF62FF"/>
    <w:rsid w:val="00CF764B"/>
    <w:rsid w:val="00CF7C5E"/>
    <w:rsid w:val="00D01BF5"/>
    <w:rsid w:val="00D0378C"/>
    <w:rsid w:val="00D03BCD"/>
    <w:rsid w:val="00D07AED"/>
    <w:rsid w:val="00D104D6"/>
    <w:rsid w:val="00D10E21"/>
    <w:rsid w:val="00D11BF4"/>
    <w:rsid w:val="00D11FA2"/>
    <w:rsid w:val="00D1296A"/>
    <w:rsid w:val="00D12BAB"/>
    <w:rsid w:val="00D137BD"/>
    <w:rsid w:val="00D14A5E"/>
    <w:rsid w:val="00D1527F"/>
    <w:rsid w:val="00D1576F"/>
    <w:rsid w:val="00D15A13"/>
    <w:rsid w:val="00D16130"/>
    <w:rsid w:val="00D16402"/>
    <w:rsid w:val="00D166F0"/>
    <w:rsid w:val="00D172A4"/>
    <w:rsid w:val="00D17F9A"/>
    <w:rsid w:val="00D2273D"/>
    <w:rsid w:val="00D22DC6"/>
    <w:rsid w:val="00D24214"/>
    <w:rsid w:val="00D25768"/>
    <w:rsid w:val="00D259DF"/>
    <w:rsid w:val="00D27086"/>
    <w:rsid w:val="00D27107"/>
    <w:rsid w:val="00D27489"/>
    <w:rsid w:val="00D32509"/>
    <w:rsid w:val="00D329F9"/>
    <w:rsid w:val="00D32B05"/>
    <w:rsid w:val="00D362D1"/>
    <w:rsid w:val="00D40588"/>
    <w:rsid w:val="00D410DC"/>
    <w:rsid w:val="00D42E3A"/>
    <w:rsid w:val="00D43045"/>
    <w:rsid w:val="00D431F7"/>
    <w:rsid w:val="00D436E7"/>
    <w:rsid w:val="00D43F3E"/>
    <w:rsid w:val="00D44835"/>
    <w:rsid w:val="00D45455"/>
    <w:rsid w:val="00D45D01"/>
    <w:rsid w:val="00D45D7A"/>
    <w:rsid w:val="00D46377"/>
    <w:rsid w:val="00D470AD"/>
    <w:rsid w:val="00D47621"/>
    <w:rsid w:val="00D47F71"/>
    <w:rsid w:val="00D50493"/>
    <w:rsid w:val="00D50DAA"/>
    <w:rsid w:val="00D53197"/>
    <w:rsid w:val="00D53968"/>
    <w:rsid w:val="00D54240"/>
    <w:rsid w:val="00D54FE0"/>
    <w:rsid w:val="00D5544A"/>
    <w:rsid w:val="00D572E4"/>
    <w:rsid w:val="00D57515"/>
    <w:rsid w:val="00D577EE"/>
    <w:rsid w:val="00D60C49"/>
    <w:rsid w:val="00D6186B"/>
    <w:rsid w:val="00D62672"/>
    <w:rsid w:val="00D62F5D"/>
    <w:rsid w:val="00D64390"/>
    <w:rsid w:val="00D652C3"/>
    <w:rsid w:val="00D653E0"/>
    <w:rsid w:val="00D6607C"/>
    <w:rsid w:val="00D66413"/>
    <w:rsid w:val="00D66885"/>
    <w:rsid w:val="00D708C1"/>
    <w:rsid w:val="00D71215"/>
    <w:rsid w:val="00D712F5"/>
    <w:rsid w:val="00D71A8D"/>
    <w:rsid w:val="00D71ED0"/>
    <w:rsid w:val="00D722CC"/>
    <w:rsid w:val="00D733E1"/>
    <w:rsid w:val="00D73A6E"/>
    <w:rsid w:val="00D74B76"/>
    <w:rsid w:val="00D751F2"/>
    <w:rsid w:val="00D7655F"/>
    <w:rsid w:val="00D76B07"/>
    <w:rsid w:val="00D76C89"/>
    <w:rsid w:val="00D77D57"/>
    <w:rsid w:val="00D8064E"/>
    <w:rsid w:val="00D808C4"/>
    <w:rsid w:val="00D820A0"/>
    <w:rsid w:val="00D824DD"/>
    <w:rsid w:val="00D826E4"/>
    <w:rsid w:val="00D833F5"/>
    <w:rsid w:val="00D8482B"/>
    <w:rsid w:val="00D85D20"/>
    <w:rsid w:val="00D875F4"/>
    <w:rsid w:val="00D87E2B"/>
    <w:rsid w:val="00D87F20"/>
    <w:rsid w:val="00D90806"/>
    <w:rsid w:val="00D91715"/>
    <w:rsid w:val="00D91839"/>
    <w:rsid w:val="00D91FB8"/>
    <w:rsid w:val="00D9202B"/>
    <w:rsid w:val="00D92446"/>
    <w:rsid w:val="00D92A08"/>
    <w:rsid w:val="00D92AFC"/>
    <w:rsid w:val="00D93002"/>
    <w:rsid w:val="00D93744"/>
    <w:rsid w:val="00D9404E"/>
    <w:rsid w:val="00D9411C"/>
    <w:rsid w:val="00D95390"/>
    <w:rsid w:val="00D95866"/>
    <w:rsid w:val="00D96251"/>
    <w:rsid w:val="00D962A4"/>
    <w:rsid w:val="00D9696F"/>
    <w:rsid w:val="00D96FE2"/>
    <w:rsid w:val="00D97353"/>
    <w:rsid w:val="00D97455"/>
    <w:rsid w:val="00D97C2F"/>
    <w:rsid w:val="00DA0FEE"/>
    <w:rsid w:val="00DA1EA8"/>
    <w:rsid w:val="00DA25BD"/>
    <w:rsid w:val="00DA2780"/>
    <w:rsid w:val="00DA3D98"/>
    <w:rsid w:val="00DA5071"/>
    <w:rsid w:val="00DA7153"/>
    <w:rsid w:val="00DB0224"/>
    <w:rsid w:val="00DB0719"/>
    <w:rsid w:val="00DB2329"/>
    <w:rsid w:val="00DB2830"/>
    <w:rsid w:val="00DB3EAB"/>
    <w:rsid w:val="00DB410D"/>
    <w:rsid w:val="00DB4865"/>
    <w:rsid w:val="00DB4B7F"/>
    <w:rsid w:val="00DB4EE9"/>
    <w:rsid w:val="00DB5421"/>
    <w:rsid w:val="00DB584A"/>
    <w:rsid w:val="00DB6396"/>
    <w:rsid w:val="00DB6A33"/>
    <w:rsid w:val="00DC04E0"/>
    <w:rsid w:val="00DC1DE0"/>
    <w:rsid w:val="00DC3C28"/>
    <w:rsid w:val="00DC590B"/>
    <w:rsid w:val="00DC5A4F"/>
    <w:rsid w:val="00DC5F6F"/>
    <w:rsid w:val="00DC759E"/>
    <w:rsid w:val="00DC7DCD"/>
    <w:rsid w:val="00DD1475"/>
    <w:rsid w:val="00DD2D26"/>
    <w:rsid w:val="00DD305A"/>
    <w:rsid w:val="00DD4C39"/>
    <w:rsid w:val="00DD5BDC"/>
    <w:rsid w:val="00DD6014"/>
    <w:rsid w:val="00DD6502"/>
    <w:rsid w:val="00DD680E"/>
    <w:rsid w:val="00DD6D21"/>
    <w:rsid w:val="00DD6D99"/>
    <w:rsid w:val="00DD7FE0"/>
    <w:rsid w:val="00DE09BA"/>
    <w:rsid w:val="00DE21EA"/>
    <w:rsid w:val="00DE3C95"/>
    <w:rsid w:val="00DE4A29"/>
    <w:rsid w:val="00DE5776"/>
    <w:rsid w:val="00DE5804"/>
    <w:rsid w:val="00DE62B3"/>
    <w:rsid w:val="00DE6374"/>
    <w:rsid w:val="00DE6EAB"/>
    <w:rsid w:val="00DF0E0A"/>
    <w:rsid w:val="00DF1AEC"/>
    <w:rsid w:val="00DF2036"/>
    <w:rsid w:val="00DF237F"/>
    <w:rsid w:val="00DF2392"/>
    <w:rsid w:val="00DF3239"/>
    <w:rsid w:val="00DF35D9"/>
    <w:rsid w:val="00DF7098"/>
    <w:rsid w:val="00DF7140"/>
    <w:rsid w:val="00DF7BA9"/>
    <w:rsid w:val="00DF7D0A"/>
    <w:rsid w:val="00E00099"/>
    <w:rsid w:val="00E0055A"/>
    <w:rsid w:val="00E00766"/>
    <w:rsid w:val="00E0122E"/>
    <w:rsid w:val="00E01A4E"/>
    <w:rsid w:val="00E025FF"/>
    <w:rsid w:val="00E0260F"/>
    <w:rsid w:val="00E03453"/>
    <w:rsid w:val="00E03F1A"/>
    <w:rsid w:val="00E04A8E"/>
    <w:rsid w:val="00E05203"/>
    <w:rsid w:val="00E0568C"/>
    <w:rsid w:val="00E05D82"/>
    <w:rsid w:val="00E06928"/>
    <w:rsid w:val="00E06A74"/>
    <w:rsid w:val="00E06ECE"/>
    <w:rsid w:val="00E07A6A"/>
    <w:rsid w:val="00E1002B"/>
    <w:rsid w:val="00E120C1"/>
    <w:rsid w:val="00E13B65"/>
    <w:rsid w:val="00E13CC1"/>
    <w:rsid w:val="00E14249"/>
    <w:rsid w:val="00E144CD"/>
    <w:rsid w:val="00E154A9"/>
    <w:rsid w:val="00E20F77"/>
    <w:rsid w:val="00E220BA"/>
    <w:rsid w:val="00E233C9"/>
    <w:rsid w:val="00E23FF1"/>
    <w:rsid w:val="00E242CC"/>
    <w:rsid w:val="00E250B8"/>
    <w:rsid w:val="00E25313"/>
    <w:rsid w:val="00E25B3D"/>
    <w:rsid w:val="00E3236A"/>
    <w:rsid w:val="00E324FF"/>
    <w:rsid w:val="00E33228"/>
    <w:rsid w:val="00E34277"/>
    <w:rsid w:val="00E3481A"/>
    <w:rsid w:val="00E3537C"/>
    <w:rsid w:val="00E361DF"/>
    <w:rsid w:val="00E366E0"/>
    <w:rsid w:val="00E368A8"/>
    <w:rsid w:val="00E374A2"/>
    <w:rsid w:val="00E40672"/>
    <w:rsid w:val="00E40F73"/>
    <w:rsid w:val="00E41B75"/>
    <w:rsid w:val="00E42377"/>
    <w:rsid w:val="00E447EF"/>
    <w:rsid w:val="00E450C1"/>
    <w:rsid w:val="00E45A1C"/>
    <w:rsid w:val="00E47482"/>
    <w:rsid w:val="00E505E8"/>
    <w:rsid w:val="00E554DE"/>
    <w:rsid w:val="00E56E5F"/>
    <w:rsid w:val="00E57EB3"/>
    <w:rsid w:val="00E60313"/>
    <w:rsid w:val="00E6116C"/>
    <w:rsid w:val="00E61527"/>
    <w:rsid w:val="00E63705"/>
    <w:rsid w:val="00E6381E"/>
    <w:rsid w:val="00E63A30"/>
    <w:rsid w:val="00E63BBD"/>
    <w:rsid w:val="00E66D02"/>
    <w:rsid w:val="00E70D3A"/>
    <w:rsid w:val="00E71312"/>
    <w:rsid w:val="00E72777"/>
    <w:rsid w:val="00E727AB"/>
    <w:rsid w:val="00E73369"/>
    <w:rsid w:val="00E73CAF"/>
    <w:rsid w:val="00E74692"/>
    <w:rsid w:val="00E752BD"/>
    <w:rsid w:val="00E76A4C"/>
    <w:rsid w:val="00E7767B"/>
    <w:rsid w:val="00E77831"/>
    <w:rsid w:val="00E811BC"/>
    <w:rsid w:val="00E81E54"/>
    <w:rsid w:val="00E81FFB"/>
    <w:rsid w:val="00E82C71"/>
    <w:rsid w:val="00E83581"/>
    <w:rsid w:val="00E8366B"/>
    <w:rsid w:val="00E83F3D"/>
    <w:rsid w:val="00E842F1"/>
    <w:rsid w:val="00E84A0A"/>
    <w:rsid w:val="00E859E9"/>
    <w:rsid w:val="00E85D66"/>
    <w:rsid w:val="00E86508"/>
    <w:rsid w:val="00E868B2"/>
    <w:rsid w:val="00E86EC0"/>
    <w:rsid w:val="00E86FE9"/>
    <w:rsid w:val="00E871A1"/>
    <w:rsid w:val="00E90C76"/>
    <w:rsid w:val="00E90D17"/>
    <w:rsid w:val="00E91813"/>
    <w:rsid w:val="00E920B1"/>
    <w:rsid w:val="00E92907"/>
    <w:rsid w:val="00E92F5A"/>
    <w:rsid w:val="00E95BB3"/>
    <w:rsid w:val="00EA1574"/>
    <w:rsid w:val="00EA1E25"/>
    <w:rsid w:val="00EA2643"/>
    <w:rsid w:val="00EB0F56"/>
    <w:rsid w:val="00EB1AF9"/>
    <w:rsid w:val="00EB1D22"/>
    <w:rsid w:val="00EB3104"/>
    <w:rsid w:val="00EB3CF2"/>
    <w:rsid w:val="00EB4037"/>
    <w:rsid w:val="00EB435D"/>
    <w:rsid w:val="00EB5330"/>
    <w:rsid w:val="00EB7CA1"/>
    <w:rsid w:val="00EC0C74"/>
    <w:rsid w:val="00EC0D86"/>
    <w:rsid w:val="00EC0D8E"/>
    <w:rsid w:val="00EC1365"/>
    <w:rsid w:val="00EC2A86"/>
    <w:rsid w:val="00EC3490"/>
    <w:rsid w:val="00EC399F"/>
    <w:rsid w:val="00EC3AC3"/>
    <w:rsid w:val="00EC44C4"/>
    <w:rsid w:val="00EC5796"/>
    <w:rsid w:val="00ED02B7"/>
    <w:rsid w:val="00ED2262"/>
    <w:rsid w:val="00ED25DF"/>
    <w:rsid w:val="00ED5A83"/>
    <w:rsid w:val="00ED5C4D"/>
    <w:rsid w:val="00ED7F63"/>
    <w:rsid w:val="00EE0EC2"/>
    <w:rsid w:val="00EE1645"/>
    <w:rsid w:val="00EE1D98"/>
    <w:rsid w:val="00EE2104"/>
    <w:rsid w:val="00EE232A"/>
    <w:rsid w:val="00EE2477"/>
    <w:rsid w:val="00EE3A6E"/>
    <w:rsid w:val="00EE48F7"/>
    <w:rsid w:val="00EE54F8"/>
    <w:rsid w:val="00EE5675"/>
    <w:rsid w:val="00EE5D7E"/>
    <w:rsid w:val="00EE5E4E"/>
    <w:rsid w:val="00EE62D6"/>
    <w:rsid w:val="00EE64B5"/>
    <w:rsid w:val="00EE64DB"/>
    <w:rsid w:val="00EE6BDC"/>
    <w:rsid w:val="00EE703C"/>
    <w:rsid w:val="00EE789A"/>
    <w:rsid w:val="00EE7BA1"/>
    <w:rsid w:val="00EF0217"/>
    <w:rsid w:val="00EF077A"/>
    <w:rsid w:val="00EF1D65"/>
    <w:rsid w:val="00EF23B7"/>
    <w:rsid w:val="00EF2841"/>
    <w:rsid w:val="00EF31F9"/>
    <w:rsid w:val="00EF359C"/>
    <w:rsid w:val="00EF3B68"/>
    <w:rsid w:val="00EF3D00"/>
    <w:rsid w:val="00EF3D63"/>
    <w:rsid w:val="00EF4829"/>
    <w:rsid w:val="00EF6622"/>
    <w:rsid w:val="00EF79C3"/>
    <w:rsid w:val="00EF7A8A"/>
    <w:rsid w:val="00F001BE"/>
    <w:rsid w:val="00F00E0D"/>
    <w:rsid w:val="00F01609"/>
    <w:rsid w:val="00F0254B"/>
    <w:rsid w:val="00F03B15"/>
    <w:rsid w:val="00F03E9B"/>
    <w:rsid w:val="00F0529A"/>
    <w:rsid w:val="00F05A5B"/>
    <w:rsid w:val="00F06436"/>
    <w:rsid w:val="00F06753"/>
    <w:rsid w:val="00F06ABC"/>
    <w:rsid w:val="00F06E2E"/>
    <w:rsid w:val="00F07F3A"/>
    <w:rsid w:val="00F10351"/>
    <w:rsid w:val="00F10C59"/>
    <w:rsid w:val="00F1388E"/>
    <w:rsid w:val="00F13DCC"/>
    <w:rsid w:val="00F1418C"/>
    <w:rsid w:val="00F143A1"/>
    <w:rsid w:val="00F143FC"/>
    <w:rsid w:val="00F15758"/>
    <w:rsid w:val="00F16004"/>
    <w:rsid w:val="00F160EE"/>
    <w:rsid w:val="00F16252"/>
    <w:rsid w:val="00F169E2"/>
    <w:rsid w:val="00F17230"/>
    <w:rsid w:val="00F17B81"/>
    <w:rsid w:val="00F20D50"/>
    <w:rsid w:val="00F22275"/>
    <w:rsid w:val="00F22978"/>
    <w:rsid w:val="00F24D6A"/>
    <w:rsid w:val="00F24F31"/>
    <w:rsid w:val="00F25BAC"/>
    <w:rsid w:val="00F26109"/>
    <w:rsid w:val="00F27683"/>
    <w:rsid w:val="00F27AA5"/>
    <w:rsid w:val="00F30295"/>
    <w:rsid w:val="00F319DE"/>
    <w:rsid w:val="00F31DAA"/>
    <w:rsid w:val="00F31DE4"/>
    <w:rsid w:val="00F326A7"/>
    <w:rsid w:val="00F32AAB"/>
    <w:rsid w:val="00F3309A"/>
    <w:rsid w:val="00F33E16"/>
    <w:rsid w:val="00F345CE"/>
    <w:rsid w:val="00F37E4C"/>
    <w:rsid w:val="00F40015"/>
    <w:rsid w:val="00F404A6"/>
    <w:rsid w:val="00F412E8"/>
    <w:rsid w:val="00F4135A"/>
    <w:rsid w:val="00F41E4F"/>
    <w:rsid w:val="00F421AE"/>
    <w:rsid w:val="00F4335C"/>
    <w:rsid w:val="00F433AA"/>
    <w:rsid w:val="00F448E7"/>
    <w:rsid w:val="00F44B1A"/>
    <w:rsid w:val="00F45AF4"/>
    <w:rsid w:val="00F45CAD"/>
    <w:rsid w:val="00F47796"/>
    <w:rsid w:val="00F47908"/>
    <w:rsid w:val="00F47BAE"/>
    <w:rsid w:val="00F47D69"/>
    <w:rsid w:val="00F50E59"/>
    <w:rsid w:val="00F5130F"/>
    <w:rsid w:val="00F514D3"/>
    <w:rsid w:val="00F51638"/>
    <w:rsid w:val="00F54261"/>
    <w:rsid w:val="00F54415"/>
    <w:rsid w:val="00F547F0"/>
    <w:rsid w:val="00F54923"/>
    <w:rsid w:val="00F55691"/>
    <w:rsid w:val="00F55E2A"/>
    <w:rsid w:val="00F56E82"/>
    <w:rsid w:val="00F61E3A"/>
    <w:rsid w:val="00F64201"/>
    <w:rsid w:val="00F651B4"/>
    <w:rsid w:val="00F651D6"/>
    <w:rsid w:val="00F65415"/>
    <w:rsid w:val="00F658C2"/>
    <w:rsid w:val="00F6748F"/>
    <w:rsid w:val="00F710BA"/>
    <w:rsid w:val="00F714B7"/>
    <w:rsid w:val="00F719B6"/>
    <w:rsid w:val="00F72253"/>
    <w:rsid w:val="00F742CE"/>
    <w:rsid w:val="00F761F6"/>
    <w:rsid w:val="00F77B42"/>
    <w:rsid w:val="00F808DD"/>
    <w:rsid w:val="00F809BB"/>
    <w:rsid w:val="00F80C52"/>
    <w:rsid w:val="00F8160E"/>
    <w:rsid w:val="00F8300E"/>
    <w:rsid w:val="00F83672"/>
    <w:rsid w:val="00F83724"/>
    <w:rsid w:val="00F8383F"/>
    <w:rsid w:val="00F83C66"/>
    <w:rsid w:val="00F83ECB"/>
    <w:rsid w:val="00F86492"/>
    <w:rsid w:val="00F86B72"/>
    <w:rsid w:val="00F90CB4"/>
    <w:rsid w:val="00F9238B"/>
    <w:rsid w:val="00F9378F"/>
    <w:rsid w:val="00F95FF2"/>
    <w:rsid w:val="00F96C70"/>
    <w:rsid w:val="00FA0370"/>
    <w:rsid w:val="00FA1F27"/>
    <w:rsid w:val="00FA2D52"/>
    <w:rsid w:val="00FA376B"/>
    <w:rsid w:val="00FA38D4"/>
    <w:rsid w:val="00FA4F9D"/>
    <w:rsid w:val="00FA7914"/>
    <w:rsid w:val="00FB2934"/>
    <w:rsid w:val="00FB2963"/>
    <w:rsid w:val="00FB390B"/>
    <w:rsid w:val="00FB3953"/>
    <w:rsid w:val="00FB3F92"/>
    <w:rsid w:val="00FB43D1"/>
    <w:rsid w:val="00FB4FFE"/>
    <w:rsid w:val="00FB5E5E"/>
    <w:rsid w:val="00FB5F32"/>
    <w:rsid w:val="00FB632B"/>
    <w:rsid w:val="00FB6666"/>
    <w:rsid w:val="00FC0566"/>
    <w:rsid w:val="00FC2470"/>
    <w:rsid w:val="00FC2746"/>
    <w:rsid w:val="00FC2756"/>
    <w:rsid w:val="00FC3F8D"/>
    <w:rsid w:val="00FC506B"/>
    <w:rsid w:val="00FC54E1"/>
    <w:rsid w:val="00FC7733"/>
    <w:rsid w:val="00FD04A3"/>
    <w:rsid w:val="00FD3EB0"/>
    <w:rsid w:val="00FD5142"/>
    <w:rsid w:val="00FD59D0"/>
    <w:rsid w:val="00FD5B56"/>
    <w:rsid w:val="00FD753C"/>
    <w:rsid w:val="00FD7F72"/>
    <w:rsid w:val="00FE0537"/>
    <w:rsid w:val="00FE0C07"/>
    <w:rsid w:val="00FE0C21"/>
    <w:rsid w:val="00FE119F"/>
    <w:rsid w:val="00FE141A"/>
    <w:rsid w:val="00FE1582"/>
    <w:rsid w:val="00FE21AD"/>
    <w:rsid w:val="00FE3595"/>
    <w:rsid w:val="00FE44D4"/>
    <w:rsid w:val="00FE46F6"/>
    <w:rsid w:val="00FE4DD8"/>
    <w:rsid w:val="00FE4EBA"/>
    <w:rsid w:val="00FE58E8"/>
    <w:rsid w:val="00FE6808"/>
    <w:rsid w:val="00FE6EF2"/>
    <w:rsid w:val="00FE71B8"/>
    <w:rsid w:val="00FE7CCE"/>
    <w:rsid w:val="00FF05F3"/>
    <w:rsid w:val="00FF1710"/>
    <w:rsid w:val="00FF1A10"/>
    <w:rsid w:val="00FF236F"/>
    <w:rsid w:val="00FF23FF"/>
    <w:rsid w:val="00FF28FB"/>
    <w:rsid w:val="00FF538F"/>
    <w:rsid w:val="00FF55DF"/>
    <w:rsid w:val="00FF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905584"/>
    <w:pPr>
      <w:widowControl w:val="0"/>
      <w:spacing w:line="260" w:lineRule="exact"/>
    </w:pPr>
    <w:rPr>
      <w:rFonts w:ascii="Arial" w:hAnsi="Arial"/>
      <w:sz w:val="22"/>
      <w:szCs w:val="24"/>
      <w:lang w:val="en-GB" w:eastAsia="en-US"/>
    </w:rPr>
  </w:style>
  <w:style w:type="paragraph" w:styleId="1">
    <w:name w:val="heading 1"/>
    <w:basedOn w:val="a"/>
    <w:next w:val="a"/>
    <w:link w:val="10"/>
    <w:uiPriority w:val="99"/>
    <w:qFormat/>
    <w:rsid w:val="0086246F"/>
    <w:pPr>
      <w:spacing w:after="200" w:line="240" w:lineRule="auto"/>
      <w:ind w:left="794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4C4036"/>
    <w:pPr>
      <w:spacing w:after="480" w:line="240" w:lineRule="auto"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9"/>
    <w:qFormat/>
    <w:rsid w:val="0086246F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F48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42919"/>
    <w:rPr>
      <w:rFonts w:ascii="Cambria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20">
    <w:name w:val="Заголовок 2 Знак"/>
    <w:link w:val="2"/>
    <w:uiPriority w:val="99"/>
    <w:semiHidden/>
    <w:locked/>
    <w:rsid w:val="00142919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30">
    <w:name w:val="Заголовок 3 Знак"/>
    <w:link w:val="3"/>
    <w:uiPriority w:val="99"/>
    <w:semiHidden/>
    <w:locked/>
    <w:rsid w:val="00142919"/>
    <w:rPr>
      <w:rFonts w:ascii="Cambria" w:hAnsi="Cambria" w:cs="Times New Roman"/>
      <w:b/>
      <w:bCs/>
      <w:sz w:val="26"/>
      <w:szCs w:val="26"/>
      <w:lang w:val="en-GB" w:eastAsia="en-US"/>
    </w:rPr>
  </w:style>
  <w:style w:type="character" w:customStyle="1" w:styleId="40">
    <w:name w:val="Заголовок 4 Знак"/>
    <w:link w:val="4"/>
    <w:uiPriority w:val="99"/>
    <w:locked/>
    <w:rsid w:val="00EF4829"/>
    <w:rPr>
      <w:rFonts w:ascii="Calibri" w:hAnsi="Calibri" w:cs="Times New Roman"/>
      <w:b/>
      <w:sz w:val="28"/>
      <w:lang w:val="en-GB" w:eastAsia="en-US"/>
    </w:rPr>
  </w:style>
  <w:style w:type="character" w:customStyle="1" w:styleId="CharChar2">
    <w:name w:val="Char Char2"/>
    <w:uiPriority w:val="99"/>
    <w:rsid w:val="004C4036"/>
    <w:rPr>
      <w:rFonts w:ascii="Arial" w:hAnsi="Arial"/>
      <w:b/>
      <w:color w:val="808080"/>
      <w:sz w:val="24"/>
      <w:lang w:val="en-GB" w:eastAsia="en-US"/>
    </w:rPr>
  </w:style>
  <w:style w:type="character" w:customStyle="1" w:styleId="CharChar1">
    <w:name w:val="Char Char1"/>
    <w:uiPriority w:val="99"/>
    <w:rsid w:val="004C4036"/>
    <w:rPr>
      <w:rFonts w:ascii="Arial" w:hAnsi="Arial"/>
      <w:sz w:val="24"/>
      <w:lang w:val="en-GB" w:eastAsia="en-US"/>
    </w:rPr>
  </w:style>
  <w:style w:type="character" w:customStyle="1" w:styleId="CharChar">
    <w:name w:val="Char Char"/>
    <w:uiPriority w:val="99"/>
    <w:rsid w:val="004C4036"/>
    <w:rPr>
      <w:rFonts w:ascii="Arial" w:hAnsi="Arial"/>
      <w:b/>
      <w:sz w:val="26"/>
      <w:lang w:val="en-GB" w:eastAsia="en-US"/>
    </w:rPr>
  </w:style>
  <w:style w:type="table" w:styleId="a3">
    <w:name w:val="Table Grid"/>
    <w:basedOn w:val="a1"/>
    <w:uiPriority w:val="99"/>
    <w:rsid w:val="00905584"/>
    <w:pPr>
      <w:widowControl w:val="0"/>
      <w:spacing w:line="260" w:lineRule="exac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uiPriority w:val="99"/>
    <w:rsid w:val="00905584"/>
    <w:rPr>
      <w:rFonts w:cs="Times New Roman"/>
    </w:rPr>
  </w:style>
  <w:style w:type="paragraph" w:customStyle="1" w:styleId="Indent">
    <w:name w:val="Indent"/>
    <w:basedOn w:val="a"/>
    <w:uiPriority w:val="99"/>
    <w:rsid w:val="004C4036"/>
    <w:pPr>
      <w:ind w:left="1004" w:hanging="720"/>
    </w:pPr>
  </w:style>
  <w:style w:type="paragraph" w:customStyle="1" w:styleId="SectionTitle">
    <w:name w:val="Section Title"/>
    <w:basedOn w:val="a"/>
    <w:next w:val="Indent"/>
    <w:uiPriority w:val="99"/>
    <w:rsid w:val="004C4036"/>
    <w:pPr>
      <w:numPr>
        <w:numId w:val="5"/>
      </w:numPr>
      <w:tabs>
        <w:tab w:val="left" w:pos="284"/>
      </w:tabs>
      <w:spacing w:before="240"/>
    </w:pPr>
    <w:rPr>
      <w:b/>
    </w:rPr>
  </w:style>
  <w:style w:type="paragraph" w:customStyle="1" w:styleId="SectionTitle1">
    <w:name w:val="Section Title 1"/>
    <w:basedOn w:val="a"/>
    <w:uiPriority w:val="99"/>
    <w:rsid w:val="004C4036"/>
    <w:pPr>
      <w:numPr>
        <w:ilvl w:val="1"/>
        <w:numId w:val="5"/>
      </w:numPr>
    </w:pPr>
  </w:style>
  <w:style w:type="paragraph" w:customStyle="1" w:styleId="SectionTitle2">
    <w:name w:val="Section Title 2"/>
    <w:basedOn w:val="a"/>
    <w:uiPriority w:val="99"/>
    <w:rsid w:val="004C4036"/>
    <w:pPr>
      <w:numPr>
        <w:ilvl w:val="2"/>
        <w:numId w:val="5"/>
      </w:numPr>
    </w:pPr>
  </w:style>
  <w:style w:type="paragraph" w:styleId="a5">
    <w:name w:val="Balloon Text"/>
    <w:basedOn w:val="a"/>
    <w:link w:val="a6"/>
    <w:uiPriority w:val="99"/>
    <w:semiHidden/>
    <w:rsid w:val="004C4036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42919"/>
    <w:rPr>
      <w:rFonts w:cs="Times New Roman"/>
      <w:sz w:val="2"/>
      <w:lang w:val="en-GB" w:eastAsia="en-US"/>
    </w:rPr>
  </w:style>
  <w:style w:type="paragraph" w:customStyle="1" w:styleId="FieldData">
    <w:name w:val="Field Data"/>
    <w:basedOn w:val="3"/>
    <w:uiPriority w:val="99"/>
    <w:rsid w:val="004C4036"/>
    <w:pPr>
      <w:spacing w:before="220" w:line="220" w:lineRule="exact"/>
    </w:pPr>
  </w:style>
  <w:style w:type="paragraph" w:customStyle="1" w:styleId="FieldTitle">
    <w:name w:val="Field Title"/>
    <w:basedOn w:val="a"/>
    <w:uiPriority w:val="99"/>
    <w:rsid w:val="004C4036"/>
    <w:pPr>
      <w:spacing w:before="220" w:line="220" w:lineRule="exact"/>
    </w:pPr>
  </w:style>
  <w:style w:type="paragraph" w:styleId="a7">
    <w:name w:val="header"/>
    <w:basedOn w:val="a"/>
    <w:link w:val="a8"/>
    <w:uiPriority w:val="99"/>
    <w:rsid w:val="004C4036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link w:val="a7"/>
    <w:uiPriority w:val="99"/>
    <w:locked/>
    <w:rsid w:val="000033EC"/>
    <w:rPr>
      <w:rFonts w:ascii="Arial" w:hAnsi="Arial" w:cs="Times New Roman"/>
      <w:sz w:val="24"/>
      <w:lang w:val="en-GB" w:eastAsia="en-US"/>
    </w:rPr>
  </w:style>
  <w:style w:type="paragraph" w:customStyle="1" w:styleId="Spacer">
    <w:name w:val="Spacer"/>
    <w:basedOn w:val="a"/>
    <w:uiPriority w:val="99"/>
    <w:rsid w:val="004C4036"/>
    <w:pPr>
      <w:spacing w:after="210"/>
      <w:ind w:left="794"/>
    </w:pPr>
  </w:style>
  <w:style w:type="paragraph" w:customStyle="1" w:styleId="Confidential">
    <w:name w:val="Confidential"/>
    <w:basedOn w:val="a"/>
    <w:uiPriority w:val="99"/>
    <w:rsid w:val="004C4036"/>
    <w:pPr>
      <w:spacing w:line="240" w:lineRule="auto"/>
    </w:pPr>
    <w:rPr>
      <w:color w:val="808080"/>
      <w:sz w:val="16"/>
      <w:szCs w:val="16"/>
    </w:rPr>
  </w:style>
  <w:style w:type="paragraph" w:styleId="a9">
    <w:name w:val="footer"/>
    <w:basedOn w:val="a"/>
    <w:link w:val="aa"/>
    <w:uiPriority w:val="99"/>
    <w:rsid w:val="004C4036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link w:val="a9"/>
    <w:uiPriority w:val="99"/>
    <w:locked/>
    <w:rsid w:val="00F8300E"/>
    <w:rPr>
      <w:rFonts w:ascii="Arial" w:hAnsi="Arial" w:cs="Times New Roman"/>
      <w:sz w:val="24"/>
      <w:lang w:val="en-GB" w:eastAsia="en-US"/>
    </w:rPr>
  </w:style>
  <w:style w:type="paragraph" w:customStyle="1" w:styleId="Page1Date">
    <w:name w:val="Page 1 Date"/>
    <w:basedOn w:val="Page1Heading"/>
    <w:uiPriority w:val="99"/>
    <w:rsid w:val="004C4036"/>
    <w:rPr>
      <w:b w:val="0"/>
    </w:rPr>
  </w:style>
  <w:style w:type="paragraph" w:customStyle="1" w:styleId="Page1Heading">
    <w:name w:val="Page 1 Heading"/>
    <w:basedOn w:val="a"/>
    <w:uiPriority w:val="99"/>
    <w:rsid w:val="004C4036"/>
    <w:pPr>
      <w:spacing w:line="240" w:lineRule="auto"/>
    </w:pPr>
    <w:rPr>
      <w:b/>
      <w:sz w:val="34"/>
    </w:rPr>
  </w:style>
  <w:style w:type="character" w:styleId="ab">
    <w:name w:val="Hyperlink"/>
    <w:uiPriority w:val="99"/>
    <w:rsid w:val="00905584"/>
    <w:rPr>
      <w:rFonts w:cs="Times New Roman"/>
      <w:color w:val="0000FF"/>
      <w:u w:val="single"/>
    </w:rPr>
  </w:style>
  <w:style w:type="paragraph" w:customStyle="1" w:styleId="CellBullet">
    <w:name w:val="Cell Bullet"/>
    <w:basedOn w:val="a"/>
    <w:uiPriority w:val="99"/>
    <w:rsid w:val="004C4036"/>
    <w:pPr>
      <w:numPr>
        <w:numId w:val="6"/>
      </w:numPr>
    </w:pPr>
  </w:style>
  <w:style w:type="paragraph" w:styleId="ac">
    <w:name w:val="List Bullet"/>
    <w:basedOn w:val="a"/>
    <w:autoRedefine/>
    <w:uiPriority w:val="99"/>
    <w:rsid w:val="00BF2496"/>
    <w:pPr>
      <w:tabs>
        <w:tab w:val="left" w:pos="0"/>
        <w:tab w:val="left" w:pos="709"/>
      </w:tabs>
      <w:spacing w:line="240" w:lineRule="auto"/>
      <w:ind w:firstLine="709"/>
      <w:jc w:val="both"/>
    </w:pPr>
    <w:rPr>
      <w:rFonts w:ascii="Times New Roman" w:hAnsi="Times New Roman"/>
      <w:strike/>
      <w:sz w:val="28"/>
      <w:szCs w:val="28"/>
      <w:shd w:val="clear" w:color="auto" w:fill="FFFFFF"/>
      <w:lang w:val="kk-KZ"/>
    </w:rPr>
  </w:style>
  <w:style w:type="paragraph" w:styleId="ad">
    <w:name w:val="Normal (Web)"/>
    <w:basedOn w:val="a"/>
    <w:uiPriority w:val="99"/>
    <w:rsid w:val="00905584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customStyle="1" w:styleId="Covertitle">
    <w:name w:val="Cover title"/>
    <w:uiPriority w:val="99"/>
    <w:rsid w:val="00905584"/>
    <w:rPr>
      <w:rFonts w:ascii="Arial" w:hAnsi="Arial"/>
      <w:b/>
      <w:sz w:val="32"/>
      <w:szCs w:val="32"/>
      <w:lang w:val="en-GB" w:eastAsia="en-US"/>
    </w:rPr>
  </w:style>
  <w:style w:type="paragraph" w:customStyle="1" w:styleId="Header1blue">
    <w:name w:val="Header 1 blue"/>
    <w:uiPriority w:val="99"/>
    <w:rsid w:val="00905584"/>
    <w:rPr>
      <w:rFonts w:ascii="Arial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uiPriority w:val="99"/>
    <w:rsid w:val="00905584"/>
    <w:pPr>
      <w:ind w:left="720" w:hanging="720"/>
    </w:pPr>
    <w:rPr>
      <w:rFonts w:ascii="Arial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uiPriority w:val="99"/>
    <w:rsid w:val="00905584"/>
    <w:pPr>
      <w:ind w:left="720"/>
    </w:pPr>
    <w:rPr>
      <w:rFonts w:ascii="Arial" w:hAnsi="Arial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uiPriority w:val="99"/>
    <w:rsid w:val="00905584"/>
    <w:pPr>
      <w:numPr>
        <w:numId w:val="7"/>
      </w:numPr>
      <w:tabs>
        <w:tab w:val="num" w:pos="142"/>
      </w:tabs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-11">
    <w:name w:val="Цветной список - Акцент 11"/>
    <w:basedOn w:val="a"/>
    <w:uiPriority w:val="99"/>
    <w:rsid w:val="00905584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customStyle="1" w:styleId="Default">
    <w:name w:val="Default"/>
    <w:qFormat/>
    <w:rsid w:val="009055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"/>
    <w:link w:val="NESNormalChar"/>
    <w:autoRedefine/>
    <w:uiPriority w:val="99"/>
    <w:rsid w:val="002D3851"/>
    <w:pPr>
      <w:tabs>
        <w:tab w:val="left" w:pos="567"/>
        <w:tab w:val="left" w:pos="993"/>
      </w:tabs>
      <w:spacing w:line="240" w:lineRule="auto"/>
      <w:ind w:right="-57"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NESNormalChar">
    <w:name w:val="NES Normal Char"/>
    <w:link w:val="NESNormal"/>
    <w:uiPriority w:val="99"/>
    <w:locked/>
    <w:rsid w:val="002D3851"/>
    <w:rPr>
      <w:sz w:val="28"/>
      <w:lang w:val="en-GB" w:eastAsia="en-US"/>
    </w:rPr>
  </w:style>
  <w:style w:type="paragraph" w:customStyle="1" w:styleId="NESBullet1">
    <w:name w:val="NES Bullet 1"/>
    <w:basedOn w:val="a"/>
    <w:next w:val="NESNormal"/>
    <w:uiPriority w:val="99"/>
    <w:rsid w:val="00905584"/>
    <w:pPr>
      <w:widowControl/>
      <w:numPr>
        <w:numId w:val="8"/>
      </w:numPr>
      <w:tabs>
        <w:tab w:val="clear" w:pos="1080"/>
      </w:tabs>
      <w:autoSpaceDE w:val="0"/>
      <w:autoSpaceDN w:val="0"/>
      <w:adjustRightInd w:val="0"/>
      <w:spacing w:after="120" w:line="360" w:lineRule="auto"/>
      <w:ind w:left="720"/>
    </w:pPr>
  </w:style>
  <w:style w:type="character" w:customStyle="1" w:styleId="apple-style-span">
    <w:name w:val="apple-style-span"/>
    <w:uiPriority w:val="99"/>
    <w:rsid w:val="00905584"/>
    <w:rPr>
      <w:rFonts w:cs="Times New Roman"/>
    </w:rPr>
  </w:style>
  <w:style w:type="paragraph" w:customStyle="1" w:styleId="NESHeading2">
    <w:name w:val="NES Heading 2"/>
    <w:basedOn w:val="1"/>
    <w:next w:val="NESNormal"/>
    <w:link w:val="NESHeading2CharChar"/>
    <w:autoRedefine/>
    <w:uiPriority w:val="99"/>
    <w:rsid w:val="00B61097"/>
    <w:pPr>
      <w:numPr>
        <w:numId w:val="10"/>
      </w:numPr>
      <w:tabs>
        <w:tab w:val="left" w:pos="426"/>
        <w:tab w:val="left" w:pos="851"/>
      </w:tabs>
      <w:spacing w:after="0" w:line="276" w:lineRule="auto"/>
    </w:pPr>
    <w:rPr>
      <w:sz w:val="24"/>
    </w:rPr>
  </w:style>
  <w:style w:type="paragraph" w:customStyle="1" w:styleId="NESHeading3">
    <w:name w:val="NES Heading 3"/>
    <w:basedOn w:val="1"/>
    <w:next w:val="NESNormal"/>
    <w:link w:val="NESHeading3Char"/>
    <w:autoRedefine/>
    <w:uiPriority w:val="99"/>
    <w:rsid w:val="00905584"/>
    <w:pPr>
      <w:tabs>
        <w:tab w:val="num" w:pos="0"/>
        <w:tab w:val="left" w:pos="720"/>
      </w:tabs>
      <w:spacing w:before="120" w:after="240"/>
      <w:ind w:left="454" w:hanging="454"/>
    </w:pPr>
    <w:rPr>
      <w:sz w:val="24"/>
      <w:szCs w:val="20"/>
    </w:rPr>
  </w:style>
  <w:style w:type="character" w:customStyle="1" w:styleId="NESHeading2CharChar">
    <w:name w:val="NES Heading 2 Char Char"/>
    <w:link w:val="NESHeading2"/>
    <w:uiPriority w:val="99"/>
    <w:locked/>
    <w:rsid w:val="00B61097"/>
    <w:rPr>
      <w:rFonts w:ascii="Arial" w:hAnsi="Arial"/>
      <w:b/>
      <w:sz w:val="24"/>
      <w:szCs w:val="24"/>
      <w:lang w:val="en-GB" w:eastAsia="en-US"/>
    </w:rPr>
  </w:style>
  <w:style w:type="character" w:customStyle="1" w:styleId="NESHeading3Char">
    <w:name w:val="NES Heading 3 Char"/>
    <w:link w:val="NESHeading3"/>
    <w:uiPriority w:val="99"/>
    <w:locked/>
    <w:rsid w:val="00905584"/>
    <w:rPr>
      <w:rFonts w:ascii="Arial" w:hAnsi="Arial"/>
      <w:b/>
      <w:sz w:val="24"/>
      <w:lang w:eastAsia="en-US"/>
    </w:rPr>
  </w:style>
  <w:style w:type="paragraph" w:customStyle="1" w:styleId="NESSec16Subject">
    <w:name w:val="NES Sec16 Subject"/>
    <w:basedOn w:val="a"/>
    <w:autoRedefine/>
    <w:uiPriority w:val="99"/>
    <w:rsid w:val="003D55D9"/>
    <w:pPr>
      <w:framePr w:hSpace="180" w:wrap="around" w:vAnchor="text" w:hAnchor="page" w:x="1385" w:y="-242"/>
      <w:tabs>
        <w:tab w:val="num" w:pos="0"/>
        <w:tab w:val="left" w:pos="720"/>
      </w:tabs>
      <w:spacing w:after="120" w:line="240" w:lineRule="auto"/>
      <w:outlineLvl w:val="1"/>
    </w:pPr>
    <w:rPr>
      <w:rFonts w:ascii="Times New Roman" w:hAnsi="Times New Roman"/>
      <w:b/>
      <w:sz w:val="24"/>
      <w:lang w:val="ru-RU"/>
    </w:rPr>
  </w:style>
  <w:style w:type="paragraph" w:customStyle="1" w:styleId="NESSec16Strand">
    <w:name w:val="NES Sec16 Strand"/>
    <w:basedOn w:val="NESSec16Subject"/>
    <w:autoRedefine/>
    <w:uiPriority w:val="99"/>
    <w:rsid w:val="00905584"/>
    <w:pPr>
      <w:framePr w:wrap="around"/>
      <w:tabs>
        <w:tab w:val="clear" w:pos="0"/>
        <w:tab w:val="clear" w:pos="720"/>
      </w:tabs>
      <w:spacing w:before="240" w:after="240"/>
    </w:pPr>
  </w:style>
  <w:style w:type="paragraph" w:customStyle="1" w:styleId="NESTableText">
    <w:name w:val="NES Table Text"/>
    <w:basedOn w:val="a"/>
    <w:autoRedefine/>
    <w:uiPriority w:val="99"/>
    <w:rsid w:val="00C55AA3"/>
    <w:pPr>
      <w:tabs>
        <w:tab w:val="left" w:pos="567"/>
      </w:tabs>
      <w:spacing w:line="240" w:lineRule="auto"/>
      <w:ind w:left="41"/>
      <w:jc w:val="both"/>
    </w:pPr>
    <w:rPr>
      <w:rFonts w:ascii="Times New Roman" w:hAnsi="Times New Roman"/>
      <w:color w:val="000000"/>
      <w:shd w:val="clear" w:color="auto" w:fill="FFFFFF"/>
      <w:lang w:val="ru-RU"/>
    </w:rPr>
  </w:style>
  <w:style w:type="paragraph" w:styleId="11">
    <w:name w:val="toc 1"/>
    <w:basedOn w:val="a"/>
    <w:next w:val="a"/>
    <w:autoRedefine/>
    <w:uiPriority w:val="99"/>
    <w:rsid w:val="00BE5C45"/>
    <w:pPr>
      <w:tabs>
        <w:tab w:val="left" w:pos="480"/>
        <w:tab w:val="right" w:leader="dot" w:pos="9117"/>
      </w:tabs>
      <w:spacing w:line="240" w:lineRule="auto"/>
      <w:ind w:firstLine="567"/>
      <w:jc w:val="both"/>
    </w:pPr>
    <w:rPr>
      <w:rFonts w:ascii="Times New Roman" w:hAnsi="Times New Roman"/>
      <w:b/>
      <w:noProof/>
      <w:sz w:val="28"/>
      <w:szCs w:val="28"/>
      <w:lang w:val="ru-RU"/>
    </w:rPr>
  </w:style>
  <w:style w:type="paragraph" w:styleId="21">
    <w:name w:val="toc 2"/>
    <w:basedOn w:val="a"/>
    <w:next w:val="a"/>
    <w:autoRedefine/>
    <w:uiPriority w:val="99"/>
    <w:rsid w:val="002E1522"/>
    <w:pPr>
      <w:tabs>
        <w:tab w:val="left" w:pos="1134"/>
      </w:tabs>
      <w:jc w:val="center"/>
      <w:outlineLvl w:val="0"/>
    </w:pPr>
    <w:rPr>
      <w:rFonts w:ascii="Times New Roman" w:hAnsi="Times New Roman"/>
      <w:b/>
      <w:sz w:val="28"/>
      <w:szCs w:val="28"/>
      <w:lang w:val="ru-RU"/>
    </w:rPr>
  </w:style>
  <w:style w:type="paragraph" w:customStyle="1" w:styleId="Style14ptLatinBoldBefore6ptAfter6ptLinespacin">
    <w:name w:val="Style 14 pt (Latin) Bold Before:  6 pt After:  6 pt Line spacin..."/>
    <w:basedOn w:val="NESHeading2"/>
    <w:uiPriority w:val="99"/>
    <w:rsid w:val="00905584"/>
    <w:pPr>
      <w:spacing w:before="120"/>
    </w:pPr>
    <w:rPr>
      <w:b w:val="0"/>
      <w:sz w:val="28"/>
      <w:szCs w:val="28"/>
    </w:rPr>
  </w:style>
  <w:style w:type="paragraph" w:styleId="HTML">
    <w:name w:val="HTML Preformatted"/>
    <w:basedOn w:val="a"/>
    <w:link w:val="HTML0"/>
    <w:uiPriority w:val="99"/>
    <w:rsid w:val="0090558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eastAsia="en-GB"/>
    </w:rPr>
  </w:style>
  <w:style w:type="character" w:customStyle="1" w:styleId="HTMLPreformattedChar">
    <w:name w:val="HTML Preformatted Char"/>
    <w:uiPriority w:val="99"/>
    <w:locked/>
    <w:rsid w:val="00905584"/>
    <w:rPr>
      <w:rFonts w:ascii="Courier New" w:hAnsi="Courier New" w:cs="Times New Roman"/>
      <w:lang w:val="en-GB" w:eastAsia="en-GB"/>
    </w:rPr>
  </w:style>
  <w:style w:type="paragraph" w:styleId="ae">
    <w:name w:val="annotation text"/>
    <w:basedOn w:val="a"/>
    <w:link w:val="af"/>
    <w:uiPriority w:val="99"/>
    <w:rsid w:val="00905584"/>
    <w:rPr>
      <w:sz w:val="20"/>
      <w:szCs w:val="20"/>
      <w:lang w:val="ru-RU" w:eastAsia="ru-RU"/>
    </w:rPr>
  </w:style>
  <w:style w:type="character" w:customStyle="1" w:styleId="af">
    <w:name w:val="Текст примечания Знак"/>
    <w:link w:val="ae"/>
    <w:uiPriority w:val="99"/>
    <w:locked/>
    <w:rsid w:val="00905584"/>
    <w:rPr>
      <w:rFonts w:ascii="Arial" w:hAnsi="Arial" w:cs="Times New Roman"/>
    </w:rPr>
  </w:style>
  <w:style w:type="character" w:customStyle="1" w:styleId="HTML0">
    <w:name w:val="Стандартный HTML Знак"/>
    <w:link w:val="HTML"/>
    <w:uiPriority w:val="99"/>
    <w:locked/>
    <w:rsid w:val="00905584"/>
    <w:rPr>
      <w:rFonts w:ascii="Courier New" w:hAnsi="Courier New"/>
      <w:lang w:eastAsia="en-GB"/>
    </w:rPr>
  </w:style>
  <w:style w:type="paragraph" w:customStyle="1" w:styleId="-110">
    <w:name w:val="Цветная заливка - Акцент 11"/>
    <w:hidden/>
    <w:uiPriority w:val="99"/>
    <w:semiHidden/>
    <w:rsid w:val="00905584"/>
    <w:rPr>
      <w:rFonts w:ascii="Arial" w:hAnsi="Arial"/>
      <w:sz w:val="22"/>
      <w:szCs w:val="24"/>
      <w:lang w:val="en-GB" w:eastAsia="en-US"/>
    </w:rPr>
  </w:style>
  <w:style w:type="character" w:customStyle="1" w:styleId="rrs">
    <w:name w:val="r_rs"/>
    <w:uiPriority w:val="99"/>
    <w:rsid w:val="00905584"/>
  </w:style>
  <w:style w:type="paragraph" w:customStyle="1" w:styleId="StyleBlackJustifiedLeft063cmAfter12ptLinespacing">
    <w:name w:val="Style Black Justified Left:  0.63 cm After:  12 pt Line spacing..."/>
    <w:basedOn w:val="a"/>
    <w:uiPriority w:val="99"/>
    <w:rsid w:val="00905584"/>
    <w:pPr>
      <w:tabs>
        <w:tab w:val="left" w:pos="357"/>
      </w:tabs>
      <w:spacing w:after="240" w:line="360" w:lineRule="auto"/>
      <w:ind w:left="357"/>
      <w:jc w:val="both"/>
    </w:pPr>
    <w:rPr>
      <w:color w:val="000000"/>
      <w:szCs w:val="20"/>
    </w:rPr>
  </w:style>
  <w:style w:type="paragraph" w:customStyle="1" w:styleId="StyleNESBullet1">
    <w:name w:val="Style NES Bullet 1"/>
    <w:basedOn w:val="NESBullet1"/>
    <w:uiPriority w:val="99"/>
    <w:rsid w:val="00905584"/>
    <w:pPr>
      <w:ind w:left="714" w:hanging="357"/>
    </w:pPr>
    <w:rPr>
      <w:iCs/>
    </w:rPr>
  </w:style>
  <w:style w:type="character" w:customStyle="1" w:styleId="hps">
    <w:name w:val="hps"/>
    <w:uiPriority w:val="99"/>
    <w:rsid w:val="00905584"/>
  </w:style>
  <w:style w:type="paragraph" w:customStyle="1" w:styleId="StyleStyleNESBullet110ptBefore3ptAfter3ptBefor">
    <w:name w:val="Style Style NES Bullet 1 + 10 pt Before:  3 pt After:  3 pt + Befor..."/>
    <w:basedOn w:val="a"/>
    <w:uiPriority w:val="99"/>
    <w:rsid w:val="00905584"/>
    <w:pPr>
      <w:widowControl/>
      <w:numPr>
        <w:numId w:val="9"/>
      </w:numPr>
      <w:tabs>
        <w:tab w:val="clear" w:pos="360"/>
        <w:tab w:val="num" w:pos="1080"/>
      </w:tabs>
      <w:spacing w:line="240" w:lineRule="auto"/>
      <w:ind w:left="1080"/>
    </w:pPr>
    <w:rPr>
      <w:rFonts w:ascii="Times New Roman" w:hAnsi="Times New Roman"/>
      <w:sz w:val="24"/>
      <w:lang w:eastAsia="en-GB"/>
    </w:rPr>
  </w:style>
  <w:style w:type="paragraph" w:customStyle="1" w:styleId="1Maintext">
    <w:name w:val="1 Main text"/>
    <w:basedOn w:val="a"/>
    <w:link w:val="1MaintextChar"/>
    <w:uiPriority w:val="99"/>
    <w:rsid w:val="00905584"/>
    <w:pPr>
      <w:spacing w:after="240" w:line="360" w:lineRule="auto"/>
    </w:pPr>
    <w:rPr>
      <w:color w:val="000000"/>
      <w:szCs w:val="20"/>
    </w:rPr>
  </w:style>
  <w:style w:type="character" w:customStyle="1" w:styleId="shorttext">
    <w:name w:val="short_text"/>
    <w:uiPriority w:val="99"/>
    <w:rsid w:val="00905584"/>
  </w:style>
  <w:style w:type="character" w:customStyle="1" w:styleId="1MaintextChar">
    <w:name w:val="1 Main text Char"/>
    <w:link w:val="1Maintext"/>
    <w:uiPriority w:val="99"/>
    <w:locked/>
    <w:rsid w:val="00905584"/>
    <w:rPr>
      <w:rFonts w:ascii="Arial" w:hAnsi="Arial"/>
      <w:color w:val="000000"/>
      <w:sz w:val="22"/>
      <w:lang w:val="en-GB" w:eastAsia="en-US"/>
    </w:rPr>
  </w:style>
  <w:style w:type="paragraph" w:customStyle="1" w:styleId="Style1MaintextAfter6pt">
    <w:name w:val="Style 1 Main text + After:  6 pt"/>
    <w:basedOn w:val="1Maintext"/>
    <w:uiPriority w:val="99"/>
    <w:rsid w:val="00905584"/>
    <w:pPr>
      <w:spacing w:after="120"/>
    </w:pPr>
  </w:style>
  <w:style w:type="paragraph" w:customStyle="1" w:styleId="SoWBody">
    <w:name w:val="SoWBody"/>
    <w:uiPriority w:val="99"/>
    <w:rsid w:val="00905584"/>
    <w:pPr>
      <w:widowControl w:val="0"/>
      <w:spacing w:after="60" w:line="240" w:lineRule="exact"/>
    </w:pPr>
    <w:rPr>
      <w:rFonts w:ascii="Arial" w:hAnsi="Arial"/>
      <w:kern w:val="16"/>
      <w:sz w:val="16"/>
      <w:lang w:val="en-GB" w:eastAsia="en-US"/>
    </w:rPr>
  </w:style>
  <w:style w:type="character" w:customStyle="1" w:styleId="apple-converted-space">
    <w:name w:val="apple-converted-space"/>
    <w:uiPriority w:val="99"/>
    <w:rsid w:val="00905584"/>
    <w:rPr>
      <w:rFonts w:cs="Times New Roman"/>
    </w:rPr>
  </w:style>
  <w:style w:type="character" w:styleId="af0">
    <w:name w:val="annotation reference"/>
    <w:uiPriority w:val="99"/>
    <w:rsid w:val="00905584"/>
    <w:rPr>
      <w:rFonts w:cs="Times New Roman"/>
      <w:sz w:val="18"/>
    </w:rPr>
  </w:style>
  <w:style w:type="paragraph" w:styleId="af1">
    <w:name w:val="annotation subject"/>
    <w:basedOn w:val="ae"/>
    <w:next w:val="ae"/>
    <w:link w:val="af2"/>
    <w:uiPriority w:val="99"/>
    <w:rsid w:val="00905584"/>
    <w:rPr>
      <w:b/>
      <w:bCs/>
    </w:rPr>
  </w:style>
  <w:style w:type="character" w:customStyle="1" w:styleId="af2">
    <w:name w:val="Тема примечания Знак"/>
    <w:link w:val="af1"/>
    <w:uiPriority w:val="99"/>
    <w:locked/>
    <w:rsid w:val="00905584"/>
    <w:rPr>
      <w:rFonts w:ascii="Arial" w:hAnsi="Arial" w:cs="Times New Roman"/>
      <w:b/>
    </w:rPr>
  </w:style>
  <w:style w:type="paragraph" w:customStyle="1" w:styleId="-111">
    <w:name w:val="Цветной список - Акцент 111"/>
    <w:basedOn w:val="a"/>
    <w:uiPriority w:val="99"/>
    <w:rsid w:val="00415279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customStyle="1" w:styleId="-1110">
    <w:name w:val="Цветная заливка - Акцент 111"/>
    <w:hidden/>
    <w:uiPriority w:val="99"/>
    <w:semiHidden/>
    <w:rsid w:val="00415279"/>
    <w:rPr>
      <w:rFonts w:ascii="Arial" w:hAnsi="Arial"/>
      <w:sz w:val="22"/>
      <w:szCs w:val="24"/>
      <w:lang w:val="en-GB" w:eastAsia="en-US"/>
    </w:rPr>
  </w:style>
  <w:style w:type="paragraph" w:customStyle="1" w:styleId="12">
    <w:name w:val="Стиль1"/>
    <w:basedOn w:val="NESNormal"/>
    <w:link w:val="13"/>
    <w:uiPriority w:val="99"/>
    <w:rsid w:val="00891411"/>
    <w:pPr>
      <w:ind w:right="0" w:firstLine="720"/>
    </w:pPr>
    <w:rPr>
      <w:color w:val="000000"/>
      <w:sz w:val="22"/>
    </w:rPr>
  </w:style>
  <w:style w:type="character" w:customStyle="1" w:styleId="13">
    <w:name w:val="Стиль1 Знак"/>
    <w:link w:val="12"/>
    <w:uiPriority w:val="99"/>
    <w:locked/>
    <w:rsid w:val="00891411"/>
    <w:rPr>
      <w:color w:val="000000"/>
      <w:sz w:val="22"/>
      <w:lang w:val="en-GB" w:eastAsia="en-US"/>
    </w:rPr>
  </w:style>
  <w:style w:type="paragraph" w:customStyle="1" w:styleId="14">
    <w:name w:val="Абзац списка1"/>
    <w:basedOn w:val="a"/>
    <w:uiPriority w:val="99"/>
    <w:rsid w:val="009D051C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styleId="af3">
    <w:name w:val="List Paragraph"/>
    <w:basedOn w:val="a"/>
    <w:link w:val="af4"/>
    <w:uiPriority w:val="99"/>
    <w:qFormat/>
    <w:rsid w:val="00852AAD"/>
    <w:pPr>
      <w:widowControl/>
      <w:spacing w:after="200" w:line="276" w:lineRule="auto"/>
      <w:ind w:left="720"/>
      <w:contextualSpacing/>
    </w:pPr>
    <w:rPr>
      <w:rFonts w:ascii="Calibri" w:hAnsi="Calibri"/>
      <w:szCs w:val="20"/>
    </w:rPr>
  </w:style>
  <w:style w:type="paragraph" w:styleId="af5">
    <w:name w:val="TOC Heading"/>
    <w:basedOn w:val="1"/>
    <w:next w:val="a"/>
    <w:uiPriority w:val="99"/>
    <w:qFormat/>
    <w:rsid w:val="00135B7F"/>
    <w:pPr>
      <w:keepNext/>
      <w:spacing w:before="240" w:after="60" w:line="260" w:lineRule="exact"/>
      <w:ind w:left="0"/>
      <w:outlineLvl w:val="9"/>
    </w:pPr>
    <w:rPr>
      <w:rFonts w:ascii="Cambria" w:hAnsi="Cambria"/>
      <w:bCs/>
      <w:kern w:val="32"/>
      <w:sz w:val="32"/>
      <w:szCs w:val="32"/>
    </w:rPr>
  </w:style>
  <w:style w:type="character" w:styleId="af6">
    <w:name w:val="FollowedHyperlink"/>
    <w:uiPriority w:val="99"/>
    <w:semiHidden/>
    <w:rsid w:val="009814F8"/>
    <w:rPr>
      <w:rFonts w:cs="Times New Roman"/>
      <w:color w:val="800080"/>
      <w:u w:val="single"/>
    </w:rPr>
  </w:style>
  <w:style w:type="paragraph" w:styleId="af7">
    <w:name w:val="Revision"/>
    <w:hidden/>
    <w:uiPriority w:val="99"/>
    <w:semiHidden/>
    <w:rsid w:val="00F56E82"/>
    <w:rPr>
      <w:rFonts w:ascii="Arial" w:hAnsi="Arial"/>
      <w:sz w:val="22"/>
      <w:szCs w:val="24"/>
      <w:lang w:val="en-GB" w:eastAsia="en-US"/>
    </w:rPr>
  </w:style>
  <w:style w:type="paragraph" w:styleId="31">
    <w:name w:val="toc 3"/>
    <w:basedOn w:val="a"/>
    <w:next w:val="a"/>
    <w:autoRedefine/>
    <w:uiPriority w:val="99"/>
    <w:rsid w:val="00024725"/>
    <w:pPr>
      <w:tabs>
        <w:tab w:val="right" w:leader="dot" w:pos="9628"/>
      </w:tabs>
      <w:spacing w:line="240" w:lineRule="auto"/>
    </w:pPr>
  </w:style>
  <w:style w:type="paragraph" w:customStyle="1" w:styleId="Tabletext">
    <w:name w:val="Table text"/>
    <w:basedOn w:val="a"/>
    <w:uiPriority w:val="99"/>
    <w:rsid w:val="00B56A2E"/>
    <w:pPr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cs="Arial"/>
      <w:sz w:val="20"/>
      <w:szCs w:val="22"/>
    </w:rPr>
  </w:style>
  <w:style w:type="paragraph" w:customStyle="1" w:styleId="NISHead1">
    <w:name w:val="NISHead1"/>
    <w:basedOn w:val="a"/>
    <w:uiPriority w:val="99"/>
    <w:rsid w:val="00B56A2E"/>
    <w:pPr>
      <w:suppressAutoHyphens/>
      <w:ind w:right="119"/>
    </w:pPr>
    <w:rPr>
      <w:rFonts w:cs="Arial"/>
      <w:b/>
      <w:bCs/>
      <w:color w:val="0065BD"/>
      <w:sz w:val="28"/>
      <w:szCs w:val="28"/>
      <w:lang w:eastAsia="ar-SA"/>
    </w:rPr>
  </w:style>
  <w:style w:type="paragraph" w:styleId="af8">
    <w:name w:val="No Spacing"/>
    <w:uiPriority w:val="99"/>
    <w:qFormat/>
    <w:rsid w:val="00B56A2E"/>
    <w:rPr>
      <w:rFonts w:ascii="Calibri" w:hAnsi="Calibri"/>
      <w:sz w:val="22"/>
      <w:szCs w:val="22"/>
    </w:rPr>
  </w:style>
  <w:style w:type="character" w:customStyle="1" w:styleId="af4">
    <w:name w:val="Абзац списка Знак"/>
    <w:link w:val="af3"/>
    <w:uiPriority w:val="99"/>
    <w:locked/>
    <w:rsid w:val="004664F3"/>
    <w:rPr>
      <w:rFonts w:ascii="Calibri" w:hAnsi="Calibri"/>
      <w:sz w:val="22"/>
    </w:rPr>
  </w:style>
  <w:style w:type="paragraph" w:styleId="af9">
    <w:name w:val="Body Text"/>
    <w:basedOn w:val="a"/>
    <w:link w:val="afa"/>
    <w:uiPriority w:val="99"/>
    <w:rsid w:val="00884D5E"/>
    <w:pPr>
      <w:spacing w:line="240" w:lineRule="auto"/>
      <w:ind w:left="383" w:hanging="284"/>
    </w:pPr>
    <w:rPr>
      <w:rFonts w:ascii="Times New Roman" w:hAnsi="Times New Roman"/>
      <w:sz w:val="24"/>
      <w:lang w:val="en-US"/>
    </w:rPr>
  </w:style>
  <w:style w:type="character" w:customStyle="1" w:styleId="afa">
    <w:name w:val="Основной текст Знак"/>
    <w:link w:val="af9"/>
    <w:uiPriority w:val="99"/>
    <w:locked/>
    <w:rsid w:val="00884D5E"/>
    <w:rPr>
      <w:rFonts w:cs="Times New Roman"/>
      <w:sz w:val="24"/>
      <w:lang w:val="en-US" w:eastAsia="en-US"/>
    </w:rPr>
  </w:style>
  <w:style w:type="paragraph" w:styleId="afb">
    <w:name w:val="Subtitle"/>
    <w:basedOn w:val="a"/>
    <w:next w:val="a"/>
    <w:link w:val="afc"/>
    <w:uiPriority w:val="99"/>
    <w:qFormat/>
    <w:rsid w:val="00771BDF"/>
    <w:pPr>
      <w:numPr>
        <w:ilvl w:val="1"/>
      </w:numPr>
    </w:pPr>
    <w:rPr>
      <w:rFonts w:ascii="Cambria" w:hAnsi="Cambria"/>
      <w:i/>
      <w:iCs/>
      <w:color w:val="4F81BD"/>
      <w:spacing w:val="15"/>
      <w:sz w:val="24"/>
    </w:rPr>
  </w:style>
  <w:style w:type="character" w:customStyle="1" w:styleId="afc">
    <w:name w:val="Подзаголовок Знак"/>
    <w:link w:val="afb"/>
    <w:uiPriority w:val="99"/>
    <w:locked/>
    <w:rsid w:val="00771BDF"/>
    <w:rPr>
      <w:rFonts w:ascii="Cambria" w:hAnsi="Cambria" w:cs="Times New Roman"/>
      <w:i/>
      <w:color w:val="4F81BD"/>
      <w:spacing w:val="15"/>
      <w:sz w:val="24"/>
      <w:lang w:val="en-GB" w:eastAsia="en-US"/>
    </w:rPr>
  </w:style>
  <w:style w:type="paragraph" w:styleId="afd">
    <w:name w:val="Title"/>
    <w:aliases w:val="Знак7 Знак,Название Знак Знак,Знак Знак1 Знак,Знак7 Знак1,Знак7 Знак Знак Знак,Знак7"/>
    <w:basedOn w:val="21"/>
    <w:next w:val="a"/>
    <w:link w:val="afe"/>
    <w:uiPriority w:val="99"/>
    <w:qFormat/>
    <w:rsid w:val="00957D3C"/>
    <w:pPr>
      <w:spacing w:line="360" w:lineRule="auto"/>
      <w:ind w:left="567"/>
      <w:jc w:val="left"/>
    </w:pPr>
    <w:rPr>
      <w:bCs/>
      <w:kern w:val="28"/>
      <w:szCs w:val="32"/>
      <w:lang w:val="en-GB"/>
    </w:rPr>
  </w:style>
  <w:style w:type="character" w:customStyle="1" w:styleId="afe">
    <w:name w:val="Название Знак"/>
    <w:aliases w:val="Знак7 Знак Знак,Название Знак Знак Знак,Знак Знак1 Знак Знак,Знак7 Знак1 Знак,Знак7 Знак Знак Знак Знак,Знак7 Знак2"/>
    <w:link w:val="afd"/>
    <w:uiPriority w:val="99"/>
    <w:locked/>
    <w:rsid w:val="00957D3C"/>
    <w:rPr>
      <w:rFonts w:cs="Times New Roman"/>
      <w:b/>
      <w:kern w:val="28"/>
      <w:sz w:val="32"/>
      <w:lang w:val="en-GB" w:eastAsia="en-US"/>
    </w:rPr>
  </w:style>
  <w:style w:type="character" w:customStyle="1" w:styleId="2TimesNewRoman3">
    <w:name w:val="Основной текст (2) + Times New Roman3"/>
    <w:aliases w:val="9 pt3"/>
    <w:uiPriority w:val="99"/>
    <w:rsid w:val="001855D8"/>
    <w:rPr>
      <w:rFonts w:ascii="Times New Roman" w:hAnsi="Times New Roman"/>
      <w:sz w:val="18"/>
      <w:shd w:val="clear" w:color="auto" w:fill="FFFFFF"/>
    </w:rPr>
  </w:style>
  <w:style w:type="character" w:styleId="aff">
    <w:name w:val="Strong"/>
    <w:uiPriority w:val="99"/>
    <w:qFormat/>
    <w:rsid w:val="00231C78"/>
    <w:rPr>
      <w:rFonts w:cs="Times New Roman"/>
      <w:b/>
      <w:bCs/>
    </w:rPr>
  </w:style>
  <w:style w:type="paragraph" w:customStyle="1" w:styleId="aff0">
    <w:name w:val="Без отступов"/>
    <w:basedOn w:val="a"/>
    <w:uiPriority w:val="99"/>
    <w:rsid w:val="00C81A96"/>
    <w:pPr>
      <w:widowControl/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character" w:customStyle="1" w:styleId="32">
    <w:name w:val="Основной текст (3)_"/>
    <w:link w:val="33"/>
    <w:uiPriority w:val="99"/>
    <w:locked/>
    <w:rsid w:val="00F40015"/>
    <w:rPr>
      <w:rFonts w:ascii="Sylfaen" w:hAnsi="Sylfaen" w:cs="Sylfaen"/>
      <w:sz w:val="26"/>
      <w:szCs w:val="26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F40015"/>
    <w:pPr>
      <w:shd w:val="clear" w:color="auto" w:fill="FFFFFF"/>
      <w:spacing w:after="3840" w:line="322" w:lineRule="exact"/>
      <w:jc w:val="both"/>
    </w:pPr>
    <w:rPr>
      <w:rFonts w:ascii="Sylfaen" w:hAnsi="Sylfaen" w:cs="Sylfaen"/>
      <w:sz w:val="26"/>
      <w:szCs w:val="26"/>
      <w:lang w:val="ru-RU" w:eastAsia="ru-RU"/>
    </w:rPr>
  </w:style>
  <w:style w:type="paragraph" w:customStyle="1" w:styleId="msonormalmailrucssattributepostfix">
    <w:name w:val="msonormal_mailru_css_attribute_postfix"/>
    <w:basedOn w:val="a"/>
    <w:rsid w:val="0091167E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avinc\Local%20Settings\Temporary%20Internet%20Files\OLKD6\Proposal%20cover%20-%20for%20Sarah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ECEEA-5EA4-4B57-941B-592D1BE14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Proposal cover - for Sarah</Template>
  <TotalTime>1411</TotalTime>
  <Pages>33</Pages>
  <Words>8985</Words>
  <Characters>51221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minutes  Meeting title, typeset in Arial 12 point   Date Venue time  Participants Name Surname</vt:lpstr>
    </vt:vector>
  </TitlesOfParts>
  <Company>Microsoft</Company>
  <LinksUpToDate>false</LinksUpToDate>
  <CharactersWithSpaces>60086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minutes  Meeting title, typeset in Arial 12 point   Date Venue time  Participants Name Surname</dc:title>
  <dc:subject/>
  <dc:creator>gavinc</dc:creator>
  <cp:keywords/>
  <dc:description/>
  <cp:lastModifiedBy>Шадырова Айжан</cp:lastModifiedBy>
  <cp:revision>254</cp:revision>
  <cp:lastPrinted>2018-06-05T11:03:00Z</cp:lastPrinted>
  <dcterms:created xsi:type="dcterms:W3CDTF">2017-09-25T08:12:00Z</dcterms:created>
  <dcterms:modified xsi:type="dcterms:W3CDTF">2018-10-02T11:57:00Z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740203568</vt:i4>
  </property>
</Properties>
</file>